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1AA911" w14:textId="7D83BBA4" w:rsidR="001578A5" w:rsidRDefault="001578A5" w:rsidP="00C44DF7">
      <w:pPr>
        <w:spacing w:line="240" w:lineRule="auto"/>
        <w:jc w:val="right"/>
        <w:rPr>
          <w:rFonts w:ascii="Corbel" w:hAnsi="Corbel" w:cs="Corbel"/>
          <w:i/>
          <w:iCs/>
        </w:rPr>
      </w:pPr>
      <w:r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Pr="00A4341C">
        <w:rPr>
          <w:rFonts w:ascii="Corbel" w:hAnsi="Corbel" w:cs="Corbel"/>
          <w:i/>
          <w:iCs/>
        </w:rPr>
        <w:t>UR  nr</w:t>
      </w:r>
      <w:proofErr w:type="gramEnd"/>
      <w:r w:rsidRPr="00A4341C">
        <w:rPr>
          <w:rFonts w:ascii="Corbel" w:hAnsi="Corbel" w:cs="Corbel"/>
          <w:i/>
          <w:iCs/>
        </w:rPr>
        <w:t xml:space="preserve"> </w:t>
      </w:r>
      <w:r w:rsidR="003C2501">
        <w:rPr>
          <w:rFonts w:ascii="Corbel" w:hAnsi="Corbel" w:cs="Corbel"/>
          <w:i/>
          <w:iCs/>
        </w:rPr>
        <w:t>61</w:t>
      </w:r>
      <w:r w:rsidRPr="00A4341C">
        <w:rPr>
          <w:rFonts w:ascii="Corbel" w:hAnsi="Corbel" w:cs="Corbel"/>
          <w:i/>
          <w:iCs/>
        </w:rPr>
        <w:t>/20</w:t>
      </w:r>
      <w:r>
        <w:rPr>
          <w:rFonts w:ascii="Corbel" w:hAnsi="Corbel" w:cs="Corbel"/>
          <w:i/>
          <w:iCs/>
        </w:rPr>
        <w:t>2</w:t>
      </w:r>
      <w:r w:rsidR="003C2501">
        <w:rPr>
          <w:rFonts w:ascii="Corbel" w:hAnsi="Corbel" w:cs="Corbel"/>
          <w:i/>
          <w:iCs/>
        </w:rPr>
        <w:t>5</w:t>
      </w:r>
    </w:p>
    <w:p w14:paraId="148BEEAB" w14:textId="77777777" w:rsidR="003C2501" w:rsidRPr="00E960BB" w:rsidRDefault="003C2501" w:rsidP="00C44DF7">
      <w:pPr>
        <w:spacing w:line="240" w:lineRule="auto"/>
        <w:jc w:val="right"/>
        <w:rPr>
          <w:rFonts w:ascii="Corbel" w:hAnsi="Corbel"/>
          <w:bCs/>
          <w:i/>
        </w:rPr>
      </w:pP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BD74F66" w14:textId="1A7A922F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0368C2" w:rsidRPr="000368C2">
        <w:rPr>
          <w:rFonts w:ascii="Corbel" w:hAnsi="Corbel"/>
          <w:b/>
          <w:smallCaps/>
          <w:sz w:val="24"/>
          <w:szCs w:val="24"/>
        </w:rPr>
        <w:t xml:space="preserve"> </w:t>
      </w:r>
      <w:r w:rsidR="000E38FB">
        <w:rPr>
          <w:rFonts w:ascii="Corbel" w:hAnsi="Corbel"/>
          <w:i/>
          <w:smallCaps/>
          <w:sz w:val="24"/>
          <w:szCs w:val="24"/>
        </w:rPr>
        <w:t>202</w:t>
      </w:r>
      <w:r w:rsidR="003C2501">
        <w:rPr>
          <w:rFonts w:ascii="Corbel" w:hAnsi="Corbel"/>
          <w:i/>
          <w:smallCaps/>
          <w:sz w:val="24"/>
          <w:szCs w:val="24"/>
        </w:rPr>
        <w:t>5</w:t>
      </w:r>
      <w:r w:rsidR="000E38FB">
        <w:rPr>
          <w:rFonts w:ascii="Corbel" w:hAnsi="Corbel"/>
          <w:i/>
          <w:smallCaps/>
          <w:sz w:val="24"/>
          <w:szCs w:val="24"/>
        </w:rPr>
        <w:t>-202</w:t>
      </w:r>
      <w:r w:rsidR="003C2501">
        <w:rPr>
          <w:rFonts w:ascii="Corbel" w:hAnsi="Corbel"/>
          <w:i/>
          <w:smallCaps/>
          <w:sz w:val="24"/>
          <w:szCs w:val="24"/>
        </w:rPr>
        <w:t>7</w:t>
      </w:r>
    </w:p>
    <w:p w14:paraId="304A334E" w14:textId="6D49625F" w:rsidR="004F7D1B" w:rsidRPr="00EA4832" w:rsidRDefault="004F7D1B" w:rsidP="0099324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akademicki: </w:t>
      </w:r>
      <w:r w:rsidR="00845976">
        <w:rPr>
          <w:rFonts w:ascii="Corbel" w:hAnsi="Corbel"/>
          <w:sz w:val="20"/>
          <w:szCs w:val="20"/>
        </w:rPr>
        <w:t>202</w:t>
      </w:r>
      <w:r w:rsidR="003C2501">
        <w:rPr>
          <w:rFonts w:ascii="Corbel" w:hAnsi="Corbel"/>
          <w:sz w:val="20"/>
          <w:szCs w:val="20"/>
        </w:rPr>
        <w:t>6</w:t>
      </w:r>
      <w:r w:rsidR="00845976">
        <w:rPr>
          <w:rFonts w:ascii="Corbel" w:hAnsi="Corbel"/>
          <w:sz w:val="20"/>
          <w:szCs w:val="20"/>
        </w:rPr>
        <w:t>/202</w:t>
      </w:r>
      <w:r w:rsidR="003C2501">
        <w:rPr>
          <w:rFonts w:ascii="Corbel" w:hAnsi="Corbel"/>
          <w:sz w:val="20"/>
          <w:szCs w:val="20"/>
        </w:rPr>
        <w:t>7</w:t>
      </w:r>
    </w:p>
    <w:p w14:paraId="672A6659" w14:textId="77777777" w:rsidR="004F7D1B" w:rsidRDefault="004F7D1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A8D05E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informacje o przedmiocie </w:t>
      </w:r>
    </w:p>
    <w:p w14:paraId="0A37501D" w14:textId="77777777" w:rsidR="0099324C" w:rsidRPr="009C54AE" w:rsidRDefault="0099324C" w:rsidP="0099324C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2"/>
        <w:gridCol w:w="5499"/>
      </w:tblGrid>
      <w:tr w:rsidR="004E4652" w:rsidRPr="009C54AE" w14:paraId="6A0A8359" w14:textId="77777777" w:rsidTr="00527787">
        <w:tc>
          <w:tcPr>
            <w:tcW w:w="4282" w:type="dxa"/>
            <w:vAlign w:val="center"/>
          </w:tcPr>
          <w:p w14:paraId="59701564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499" w:type="dxa"/>
            <w:vAlign w:val="center"/>
          </w:tcPr>
          <w:p w14:paraId="7E8F126A" w14:textId="77777777" w:rsidR="004E4652" w:rsidRPr="0079395F" w:rsidRDefault="003D089D" w:rsidP="00245140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 w:rsidRPr="003D089D">
              <w:rPr>
                <w:rFonts w:ascii="Corbel" w:hAnsi="Corbel"/>
                <w:b w:val="0"/>
                <w:sz w:val="24"/>
                <w:szCs w:val="24"/>
              </w:rPr>
              <w:t>Systemy informacyjne i bazy danych w sektorze publicznym</w:t>
            </w:r>
          </w:p>
        </w:tc>
      </w:tr>
      <w:tr w:rsidR="004E4652" w:rsidRPr="007C1555" w14:paraId="4DC109D8" w14:textId="77777777" w:rsidTr="00527787">
        <w:tc>
          <w:tcPr>
            <w:tcW w:w="4282" w:type="dxa"/>
            <w:vAlign w:val="center"/>
          </w:tcPr>
          <w:p w14:paraId="1A8BC5E6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Kod przedmiotu</w:t>
            </w:r>
            <w:r w:rsidR="00DE16E5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499" w:type="dxa"/>
            <w:vAlign w:val="center"/>
          </w:tcPr>
          <w:p w14:paraId="1AAAE2F3" w14:textId="77777777" w:rsidR="004961D3" w:rsidRPr="003D089D" w:rsidRDefault="003D089D" w:rsidP="00245140">
            <w:pPr>
              <w:pStyle w:val="Odpowiedzi"/>
              <w:rPr>
                <w:rFonts w:ascii="Corbel" w:hAnsi="Corbel"/>
                <w:b w:val="0"/>
                <w:color w:val="auto"/>
                <w:sz w:val="21"/>
                <w:szCs w:val="21"/>
                <w:lang w:val="en-GB"/>
              </w:rPr>
            </w:pPr>
            <w:r w:rsidRPr="003D089D">
              <w:rPr>
                <w:rFonts w:ascii="Corbel" w:hAnsi="Corbel"/>
                <w:b w:val="0"/>
                <w:color w:val="auto"/>
                <w:sz w:val="21"/>
                <w:szCs w:val="21"/>
                <w:lang w:val="en-GB"/>
              </w:rPr>
              <w:t>E/II/EiZSP/C-1.5a</w:t>
            </w:r>
          </w:p>
        </w:tc>
      </w:tr>
      <w:tr w:rsidR="003C2501" w:rsidRPr="009C54AE" w14:paraId="4E2F8C33" w14:textId="77777777" w:rsidTr="00527787">
        <w:tc>
          <w:tcPr>
            <w:tcW w:w="4282" w:type="dxa"/>
            <w:vAlign w:val="center"/>
          </w:tcPr>
          <w:p w14:paraId="19552E28" w14:textId="77777777" w:rsidR="003C2501" w:rsidRPr="009C54AE" w:rsidRDefault="003C2501" w:rsidP="003C2501">
            <w:pPr>
              <w:pStyle w:val="Pytania"/>
              <w:spacing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499" w:type="dxa"/>
            <w:vAlign w:val="center"/>
          </w:tcPr>
          <w:p w14:paraId="7E3E3000" w14:textId="7CEB3D02" w:rsidR="003C2501" w:rsidRPr="009C54AE" w:rsidRDefault="003C2501" w:rsidP="003C2501">
            <w:pPr>
              <w:pStyle w:val="Odpowiedzi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3C2501" w:rsidRPr="009C54AE" w14:paraId="729EEB71" w14:textId="77777777" w:rsidTr="00527787">
        <w:tc>
          <w:tcPr>
            <w:tcW w:w="4282" w:type="dxa"/>
            <w:vAlign w:val="center"/>
          </w:tcPr>
          <w:p w14:paraId="0A39E105" w14:textId="77777777" w:rsidR="003C2501" w:rsidRPr="009C54AE" w:rsidRDefault="003C2501" w:rsidP="003C2501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499" w:type="dxa"/>
            <w:vAlign w:val="center"/>
          </w:tcPr>
          <w:p w14:paraId="39D5F799" w14:textId="2D8FEB9F" w:rsidR="003C2501" w:rsidRPr="00EB2281" w:rsidRDefault="003C2501" w:rsidP="003C2501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4E4652" w:rsidRPr="009C54AE" w14:paraId="048482E6" w14:textId="77777777" w:rsidTr="00527787">
        <w:tc>
          <w:tcPr>
            <w:tcW w:w="4282" w:type="dxa"/>
            <w:vAlign w:val="center"/>
          </w:tcPr>
          <w:p w14:paraId="4B835047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499" w:type="dxa"/>
            <w:vAlign w:val="center"/>
          </w:tcPr>
          <w:p w14:paraId="00CB2F6F" w14:textId="77777777" w:rsidR="004E4652" w:rsidRPr="00EB2281" w:rsidRDefault="003D089D" w:rsidP="0024514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Ekonomia</w:t>
            </w:r>
          </w:p>
        </w:tc>
      </w:tr>
      <w:tr w:rsidR="004E4652" w:rsidRPr="009C54AE" w14:paraId="2396F597" w14:textId="77777777" w:rsidTr="00527787">
        <w:tc>
          <w:tcPr>
            <w:tcW w:w="4282" w:type="dxa"/>
            <w:vAlign w:val="center"/>
          </w:tcPr>
          <w:p w14:paraId="79638DC8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Poziom </w:t>
            </w:r>
            <w:r w:rsidR="006612A7">
              <w:rPr>
                <w:rFonts w:ascii="Corbel" w:hAnsi="Corbel"/>
                <w:sz w:val="24"/>
                <w:szCs w:val="24"/>
              </w:rPr>
              <w:t>studiów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5499" w:type="dxa"/>
            <w:vAlign w:val="center"/>
          </w:tcPr>
          <w:p w14:paraId="76DD6F0D" w14:textId="77777777" w:rsidR="004E4652" w:rsidRPr="00EB2281" w:rsidRDefault="007C1555" w:rsidP="003D089D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D089D">
              <w:rPr>
                <w:rFonts w:ascii="Corbel" w:hAnsi="Corbel"/>
                <w:b w:val="0"/>
                <w:sz w:val="24"/>
                <w:szCs w:val="24"/>
              </w:rPr>
              <w:t>rugiego</w:t>
            </w:r>
            <w:r w:rsidR="00293ED6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4E4652" w:rsidRPr="009C54AE" w14:paraId="3A488BE5" w14:textId="77777777" w:rsidTr="00527787">
        <w:tc>
          <w:tcPr>
            <w:tcW w:w="4282" w:type="dxa"/>
            <w:vAlign w:val="center"/>
          </w:tcPr>
          <w:p w14:paraId="04C0481C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499" w:type="dxa"/>
            <w:vAlign w:val="center"/>
          </w:tcPr>
          <w:p w14:paraId="37EEED7E" w14:textId="77777777" w:rsidR="004E4652" w:rsidRPr="00EB2281" w:rsidRDefault="003D089D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4E4652" w:rsidRPr="009C54AE" w14:paraId="5C70B2EB" w14:textId="77777777" w:rsidTr="00527787">
        <w:tc>
          <w:tcPr>
            <w:tcW w:w="4282" w:type="dxa"/>
            <w:vAlign w:val="center"/>
          </w:tcPr>
          <w:p w14:paraId="7C3992E0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499" w:type="dxa"/>
            <w:vAlign w:val="center"/>
          </w:tcPr>
          <w:p w14:paraId="56B68402" w14:textId="77777777" w:rsidR="004E4652" w:rsidRPr="00EB2281" w:rsidRDefault="00547CC8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="004E4652" w:rsidRPr="009C54AE" w14:paraId="58954631" w14:textId="77777777" w:rsidTr="00527787">
        <w:tc>
          <w:tcPr>
            <w:tcW w:w="4282" w:type="dxa"/>
            <w:vAlign w:val="center"/>
          </w:tcPr>
          <w:p w14:paraId="47AAF248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A10FC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499" w:type="dxa"/>
            <w:vAlign w:val="center"/>
          </w:tcPr>
          <w:p w14:paraId="09A16E3F" w14:textId="77777777" w:rsidR="004E4652" w:rsidRPr="00EB2281" w:rsidRDefault="00381321" w:rsidP="007C1555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 w:rsidR="001E7DF2">
              <w:rPr>
                <w:rFonts w:ascii="Corbel" w:hAnsi="Corbel"/>
                <w:b w:val="0"/>
                <w:color w:val="auto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/</w:t>
            </w:r>
            <w:r w:rsidR="003D089D">
              <w:rPr>
                <w:rFonts w:ascii="Corbel" w:hAnsi="Corbel"/>
                <w:b w:val="0"/>
                <w:color w:val="auto"/>
                <w:sz w:val="24"/>
                <w:szCs w:val="24"/>
              </w:rPr>
              <w:t>4</w:t>
            </w:r>
          </w:p>
        </w:tc>
      </w:tr>
      <w:tr w:rsidR="004E4652" w:rsidRPr="009C54AE" w14:paraId="6C505C59" w14:textId="77777777" w:rsidTr="00527787">
        <w:tc>
          <w:tcPr>
            <w:tcW w:w="4282" w:type="dxa"/>
            <w:vAlign w:val="center"/>
          </w:tcPr>
          <w:p w14:paraId="5863A118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499" w:type="dxa"/>
            <w:vAlign w:val="center"/>
          </w:tcPr>
          <w:p w14:paraId="2EEBBFA0" w14:textId="77777777" w:rsidR="004E4652" w:rsidRPr="00EB2281" w:rsidRDefault="00D16B0F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Specjalnościowy</w:t>
            </w:r>
            <w:r w:rsidR="004961D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do wyboru</w:t>
            </w:r>
          </w:p>
        </w:tc>
      </w:tr>
      <w:tr w:rsidR="004E4652" w:rsidRPr="009C54AE" w14:paraId="2786482B" w14:textId="77777777" w:rsidTr="00527787">
        <w:tc>
          <w:tcPr>
            <w:tcW w:w="4282" w:type="dxa"/>
            <w:vAlign w:val="center"/>
          </w:tcPr>
          <w:p w14:paraId="13A990D4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499" w:type="dxa"/>
            <w:vAlign w:val="center"/>
          </w:tcPr>
          <w:p w14:paraId="205A1F16" w14:textId="77777777" w:rsidR="004E4652" w:rsidRPr="00EB2281" w:rsidRDefault="004E4652" w:rsidP="00245140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EB2281">
              <w:rPr>
                <w:rFonts w:ascii="Corbel" w:hAnsi="Corbel"/>
                <w:b w:val="0"/>
                <w:color w:val="auto"/>
                <w:sz w:val="24"/>
                <w:szCs w:val="24"/>
              </w:rPr>
              <w:t>polski</w:t>
            </w:r>
          </w:p>
        </w:tc>
      </w:tr>
      <w:tr w:rsidR="004E4652" w:rsidRPr="009C54AE" w14:paraId="1AEB1DBE" w14:textId="77777777" w:rsidTr="00527787">
        <w:tc>
          <w:tcPr>
            <w:tcW w:w="4282" w:type="dxa"/>
            <w:vAlign w:val="center"/>
          </w:tcPr>
          <w:p w14:paraId="69C2AF6E" w14:textId="77777777" w:rsidR="004E4652" w:rsidRPr="009C54AE" w:rsidRDefault="004E4652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499" w:type="dxa"/>
            <w:vAlign w:val="center"/>
          </w:tcPr>
          <w:p w14:paraId="104B787F" w14:textId="77777777" w:rsidR="004E4652" w:rsidRPr="00AF68A0" w:rsidRDefault="00405599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</w:t>
            </w:r>
            <w:r w:rsidR="00AF68A0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R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yszard Hall</w:t>
            </w:r>
          </w:p>
        </w:tc>
      </w:tr>
      <w:tr w:rsidR="00AF68A0" w:rsidRPr="009C54AE" w14:paraId="11A7EF63" w14:textId="77777777" w:rsidTr="00527787">
        <w:tc>
          <w:tcPr>
            <w:tcW w:w="4282" w:type="dxa"/>
            <w:vAlign w:val="center"/>
          </w:tcPr>
          <w:p w14:paraId="471FE442" w14:textId="77777777" w:rsidR="00AF68A0" w:rsidRPr="009C54AE" w:rsidRDefault="00AF68A0" w:rsidP="00245140">
            <w:pPr>
              <w:pStyle w:val="Pytania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499" w:type="dxa"/>
            <w:vAlign w:val="center"/>
          </w:tcPr>
          <w:p w14:paraId="1A3E6DE6" w14:textId="77777777" w:rsidR="00AF68A0" w:rsidRPr="00AF68A0" w:rsidRDefault="00405599" w:rsidP="00245140">
            <w:pPr>
              <w:pStyle w:val="Odpowiedzi"/>
              <w:rPr>
                <w:rFonts w:ascii="Corbel" w:hAnsi="Corbel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mgr Ryszard Hall</w:t>
            </w:r>
          </w:p>
        </w:tc>
      </w:tr>
    </w:tbl>
    <w:p w14:paraId="2EA7DA0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 xml:space="preserve">- </w:t>
      </w:r>
      <w:r w:rsidR="00015407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015407" w:rsidRPr="00B90885">
        <w:rPr>
          <w:rFonts w:ascii="Corbel" w:hAnsi="Corbel"/>
          <w:b w:val="0"/>
          <w:sz w:val="24"/>
          <w:szCs w:val="24"/>
        </w:rPr>
        <w:t>e,</w:t>
      </w:r>
      <w:r w:rsidR="00015407">
        <w:rPr>
          <w:rFonts w:ascii="Corbel" w:hAnsi="Corbel"/>
          <w:b w:val="0"/>
          <w:sz w:val="24"/>
          <w:szCs w:val="24"/>
        </w:rPr>
        <w:t xml:space="preserve"> </w:t>
      </w:r>
      <w:r w:rsidR="00015407"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015407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9"/>
        <w:gridCol w:w="957"/>
        <w:gridCol w:w="851"/>
        <w:gridCol w:w="786"/>
        <w:gridCol w:w="812"/>
        <w:gridCol w:w="736"/>
        <w:gridCol w:w="935"/>
        <w:gridCol w:w="1163"/>
        <w:gridCol w:w="1442"/>
      </w:tblGrid>
      <w:tr w:rsidR="00015B8F" w:rsidRPr="009C54AE" w14:paraId="48EC1578" w14:textId="77777777" w:rsidTr="00632F2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3D39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  <w:r w:rsidR="00CF4124">
              <w:rPr>
                <w:rFonts w:ascii="Corbel" w:hAnsi="Corbel"/>
                <w:szCs w:val="24"/>
              </w:rPr>
              <w:br/>
            </w:r>
            <w:r w:rsidR="002B5EA0"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AA22A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  <w:r w:rsidR="00595D2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295F" w14:textId="77777777" w:rsidR="00015B8F" w:rsidRPr="009C54AE" w:rsidRDefault="00015B8F" w:rsidP="0013162B">
            <w:pPr>
              <w:pStyle w:val="Nagwkitablic"/>
              <w:spacing w:before="60" w:after="6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632F2B" w:rsidRPr="009C54AE" w14:paraId="6EDE93D4" w14:textId="77777777" w:rsidTr="00632F2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632F2B" w:rsidRPr="009C54AE" w:rsidRDefault="003D089D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632F2B" w:rsidRPr="009C54AE" w:rsidRDefault="003D089D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632F2B" w:rsidRPr="009C54AE" w:rsidRDefault="00632F2B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77777777" w:rsidR="00632F2B" w:rsidRPr="009C54AE" w:rsidRDefault="003D089D" w:rsidP="00632F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5C0EB4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="004961D3">
        <w:rPr>
          <w:rFonts w:ascii="Corbel" w:hAnsi="Corbel"/>
          <w:smallCaps w:val="0"/>
          <w:szCs w:val="24"/>
        </w:rPr>
        <w:t xml:space="preserve">Sposób realizacji zajęć </w:t>
      </w:r>
    </w:p>
    <w:p w14:paraId="6B4DA59D" w14:textId="77777777" w:rsidR="00637783" w:rsidRPr="00E90B57" w:rsidRDefault="00F12276" w:rsidP="00637783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46BDA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="00637783">
        <w:rPr>
          <w:rFonts w:ascii="Corbel" w:hAnsi="Corbel"/>
          <w:b w:val="0"/>
          <w:smallCaps w:val="0"/>
          <w:szCs w:val="24"/>
        </w:rPr>
        <w:t>z</w:t>
      </w:r>
      <w:r w:rsidR="00637783" w:rsidRPr="00F00151">
        <w:rPr>
          <w:rFonts w:ascii="Corbel" w:hAnsi="Corbel"/>
          <w:b w:val="0"/>
          <w:smallCaps w:val="0"/>
          <w:szCs w:val="24"/>
        </w:rPr>
        <w:t>ajęcia w formie tradycyjnej</w:t>
      </w:r>
      <w:r w:rsidR="00637783" w:rsidRPr="00E90B57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4EAFD9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Forma zaliczenia przedmiotu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5D48E7E" w14:textId="77777777" w:rsidR="0085747A" w:rsidRPr="009C54AE" w:rsidRDefault="004E4652" w:rsidP="004E4652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4B94D5A5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3DEEC66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DC6740B" w14:textId="77777777" w:rsidTr="00745302">
        <w:tc>
          <w:tcPr>
            <w:tcW w:w="9670" w:type="dxa"/>
          </w:tcPr>
          <w:p w14:paraId="1DF43E52" w14:textId="77777777" w:rsidR="0085747A" w:rsidRPr="009C54AE" w:rsidRDefault="004C5822" w:rsidP="004961D3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Zaliczony przedmiot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</w:t>
            </w:r>
            <w:r w:rsidRPr="00FB27C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Technologie informacyjne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” 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cele, efekty </w:t>
      </w:r>
      <w:r w:rsidR="009A18A7">
        <w:rPr>
          <w:rFonts w:ascii="Corbel" w:hAnsi="Corbel"/>
          <w:szCs w:val="24"/>
        </w:rPr>
        <w:t xml:space="preserve">uczenia </w:t>
      </w:r>
      <w:proofErr w:type="gramStart"/>
      <w:r w:rsidR="009A18A7">
        <w:rPr>
          <w:rFonts w:ascii="Corbel" w:hAnsi="Corbel"/>
          <w:szCs w:val="24"/>
        </w:rPr>
        <w:t>się</w:t>
      </w:r>
      <w:r w:rsidR="0085747A" w:rsidRPr="009C54AE">
        <w:rPr>
          <w:rFonts w:ascii="Corbel" w:hAnsi="Corbel"/>
          <w:szCs w:val="24"/>
        </w:rPr>
        <w:t xml:space="preserve"> ,</w:t>
      </w:r>
      <w:proofErr w:type="gramEnd"/>
      <w:r w:rsidR="0085747A" w:rsidRPr="009C54AE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B01EB8" w14:textId="77777777" w:rsidR="0085747A" w:rsidRDefault="0071620A" w:rsidP="004961D3">
      <w:pPr>
        <w:pStyle w:val="Podpunkty"/>
        <w:keepNext/>
        <w:ind w:left="357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85747A" w:rsidRPr="009C54AE">
        <w:rPr>
          <w:rFonts w:ascii="Corbel" w:hAnsi="Corbel"/>
          <w:sz w:val="24"/>
          <w:szCs w:val="24"/>
        </w:rPr>
        <w:t xml:space="preserve">Cele przedmiotu 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B74045" w:rsidRPr="004E4652" w14:paraId="532AED49" w14:textId="77777777" w:rsidTr="00B74045">
        <w:tc>
          <w:tcPr>
            <w:tcW w:w="845" w:type="dxa"/>
            <w:vAlign w:val="center"/>
          </w:tcPr>
          <w:p w14:paraId="5372B5A4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3E05E579" w14:textId="77777777" w:rsidR="00B74045" w:rsidRPr="00B74045" w:rsidRDefault="004961D3" w:rsidP="004961D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>Zapoznanie studentów z podstawowymi rodzajami baz danych, ich funkcjonalnością, ograniczeniami i zastosowaniami.</w:t>
            </w:r>
          </w:p>
        </w:tc>
      </w:tr>
      <w:tr w:rsidR="00B74045" w:rsidRPr="004E4652" w14:paraId="5DADB8BE" w14:textId="77777777" w:rsidTr="00B74045">
        <w:tc>
          <w:tcPr>
            <w:tcW w:w="845" w:type="dxa"/>
            <w:vAlign w:val="center"/>
          </w:tcPr>
          <w:p w14:paraId="550CF7E8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2F2DDCC1" w14:textId="77777777" w:rsidR="00B74045" w:rsidRPr="00B74045" w:rsidRDefault="004961D3" w:rsidP="005A455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>Nabycie umiejętności projektowania relacyjnych baz danych zgodnych z podstawo</w:t>
            </w:r>
            <w:r>
              <w:rPr>
                <w:rFonts w:ascii="Corbel" w:hAnsi="Corbel"/>
                <w:sz w:val="24"/>
                <w:szCs w:val="24"/>
              </w:rPr>
              <w:softHyphen/>
            </w:r>
            <w:r w:rsidRPr="004961D3">
              <w:rPr>
                <w:rFonts w:ascii="Corbel" w:hAnsi="Corbel"/>
                <w:sz w:val="24"/>
                <w:szCs w:val="24"/>
              </w:rPr>
              <w:t>wymi zasadami normalizacji</w:t>
            </w:r>
            <w:r>
              <w:rPr>
                <w:rFonts w:ascii="Corbel" w:hAnsi="Corbel"/>
                <w:sz w:val="24"/>
                <w:szCs w:val="24"/>
              </w:rPr>
              <w:t>:</w:t>
            </w:r>
            <w:r w:rsidRPr="004961D3">
              <w:rPr>
                <w:rFonts w:ascii="Corbel" w:hAnsi="Corbel"/>
                <w:sz w:val="24"/>
                <w:szCs w:val="24"/>
              </w:rPr>
              <w:t xml:space="preserve"> 1NF, 2NF i 3NF.</w:t>
            </w:r>
          </w:p>
        </w:tc>
      </w:tr>
      <w:tr w:rsidR="00B74045" w:rsidRPr="004E4652" w14:paraId="35AD4EE3" w14:textId="77777777" w:rsidTr="00B74045">
        <w:tc>
          <w:tcPr>
            <w:tcW w:w="845" w:type="dxa"/>
            <w:vAlign w:val="center"/>
          </w:tcPr>
          <w:p w14:paraId="53C0B3C4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A175E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066221F2" w14:textId="77777777" w:rsidR="00B74045" w:rsidRPr="00B74045" w:rsidRDefault="004961D3" w:rsidP="00CC1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>Nabycie umiejętności wyszukiwania</w:t>
            </w:r>
            <w:r w:rsidR="00CC1761">
              <w:rPr>
                <w:rFonts w:ascii="Corbel" w:hAnsi="Corbel"/>
                <w:sz w:val="24"/>
                <w:szCs w:val="24"/>
              </w:rPr>
              <w:t>,</w:t>
            </w:r>
            <w:r w:rsidRPr="004961D3">
              <w:rPr>
                <w:rFonts w:ascii="Corbel" w:hAnsi="Corbel"/>
                <w:sz w:val="24"/>
                <w:szCs w:val="24"/>
              </w:rPr>
              <w:t xml:space="preserve"> agregowania </w:t>
            </w:r>
            <w:r w:rsidR="00CC1761">
              <w:rPr>
                <w:rFonts w:ascii="Corbel" w:hAnsi="Corbel"/>
                <w:sz w:val="24"/>
                <w:szCs w:val="24"/>
              </w:rPr>
              <w:t xml:space="preserve">i </w:t>
            </w:r>
            <w:r w:rsidR="00CC1761" w:rsidRPr="004961D3">
              <w:rPr>
                <w:rFonts w:ascii="Corbel" w:hAnsi="Corbel"/>
                <w:sz w:val="24"/>
                <w:szCs w:val="24"/>
              </w:rPr>
              <w:t xml:space="preserve">wykonywanie obliczeń na danych </w:t>
            </w:r>
            <w:r w:rsidRPr="004961D3">
              <w:rPr>
                <w:rFonts w:ascii="Corbel" w:hAnsi="Corbel"/>
                <w:sz w:val="24"/>
                <w:szCs w:val="24"/>
              </w:rPr>
              <w:t>za pomocą różnego typu kwerend, podstawy języka SQL.</w:t>
            </w:r>
          </w:p>
        </w:tc>
      </w:tr>
      <w:tr w:rsidR="00B74045" w:rsidRPr="004E4652" w14:paraId="47613457" w14:textId="77777777" w:rsidTr="00B74045">
        <w:tc>
          <w:tcPr>
            <w:tcW w:w="845" w:type="dxa"/>
            <w:vAlign w:val="center"/>
          </w:tcPr>
          <w:p w14:paraId="7C12F916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</w:tcPr>
          <w:p w14:paraId="6316EE64" w14:textId="77777777" w:rsidR="00B74045" w:rsidRPr="00B74045" w:rsidRDefault="004961D3" w:rsidP="00CC176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961D3">
              <w:rPr>
                <w:rFonts w:ascii="Corbel" w:hAnsi="Corbel"/>
                <w:sz w:val="24"/>
                <w:szCs w:val="24"/>
              </w:rPr>
              <w:t xml:space="preserve">Nabycie umiejętności projektowania interfejsu graficznego </w:t>
            </w:r>
            <w:r w:rsidR="00CC1761">
              <w:rPr>
                <w:rFonts w:ascii="Corbel" w:hAnsi="Corbel"/>
                <w:sz w:val="24"/>
                <w:szCs w:val="24"/>
              </w:rPr>
              <w:t>systemu zarządzania bazą danych,</w:t>
            </w:r>
            <w:r w:rsidRPr="004961D3">
              <w:rPr>
                <w:rFonts w:ascii="Corbel" w:hAnsi="Corbel"/>
                <w:sz w:val="24"/>
                <w:szCs w:val="24"/>
              </w:rPr>
              <w:t xml:space="preserve"> </w:t>
            </w:r>
            <w:r w:rsidR="00CC1761">
              <w:rPr>
                <w:rFonts w:ascii="Corbel" w:hAnsi="Corbel"/>
                <w:sz w:val="24"/>
                <w:szCs w:val="24"/>
              </w:rPr>
              <w:t>tworzenie formularzy, raportów</w:t>
            </w:r>
            <w:r w:rsidRPr="004961D3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74045" w:rsidRPr="004E4652" w14:paraId="3D7FD7D2" w14:textId="77777777" w:rsidTr="00B74045">
        <w:tc>
          <w:tcPr>
            <w:tcW w:w="845" w:type="dxa"/>
            <w:vAlign w:val="center"/>
          </w:tcPr>
          <w:p w14:paraId="56E055E9" w14:textId="77777777" w:rsidR="00B74045" w:rsidRPr="002A175E" w:rsidRDefault="00B74045" w:rsidP="00B7404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675" w:type="dxa"/>
          </w:tcPr>
          <w:p w14:paraId="05B81366" w14:textId="77777777" w:rsidR="00B74045" w:rsidRPr="00B74045" w:rsidRDefault="00CC1761" w:rsidP="00AF22CB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Nabycie umie</w:t>
            </w:r>
            <w:r w:rsidR="00A7708C">
              <w:rPr>
                <w:rFonts w:ascii="Corbel" w:hAnsi="Corbel"/>
                <w:sz w:val="24"/>
                <w:szCs w:val="24"/>
              </w:rPr>
              <w:t>jętności korzystania z narzędzi</w:t>
            </w:r>
            <w:r>
              <w:rPr>
                <w:rFonts w:ascii="Corbel" w:hAnsi="Corbel"/>
                <w:sz w:val="24"/>
                <w:szCs w:val="24"/>
              </w:rPr>
              <w:t xml:space="preserve"> bazodanowych </w:t>
            </w:r>
            <w:r w:rsidR="00AF22CB">
              <w:rPr>
                <w:rFonts w:ascii="Corbel" w:hAnsi="Corbel"/>
                <w:sz w:val="24"/>
                <w:szCs w:val="24"/>
              </w:rPr>
              <w:t xml:space="preserve">oraz </w:t>
            </w:r>
            <w:r w:rsidR="00AF22CB" w:rsidRPr="00AF22CB">
              <w:rPr>
                <w:rFonts w:ascii="Corbel" w:hAnsi="Corbel"/>
                <w:sz w:val="24"/>
                <w:szCs w:val="24"/>
              </w:rPr>
              <w:t>wymiana i integra</w:t>
            </w:r>
            <w:r w:rsidR="00AF22CB">
              <w:rPr>
                <w:rFonts w:ascii="Corbel" w:hAnsi="Corbel"/>
                <w:sz w:val="24"/>
                <w:szCs w:val="24"/>
              </w:rPr>
              <w:softHyphen/>
            </w:r>
            <w:r w:rsidR="00AF22CB" w:rsidRPr="00AF22CB">
              <w:rPr>
                <w:rFonts w:ascii="Corbel" w:hAnsi="Corbel"/>
                <w:sz w:val="24"/>
                <w:szCs w:val="24"/>
              </w:rPr>
              <w:t xml:space="preserve">cja danych </w:t>
            </w:r>
            <w:r>
              <w:rPr>
                <w:rFonts w:ascii="Corbel" w:hAnsi="Corbel"/>
                <w:sz w:val="24"/>
                <w:szCs w:val="24"/>
              </w:rPr>
              <w:t>w aplikacjach MS Office</w:t>
            </w:r>
            <w:r w:rsidR="00B74045" w:rsidRPr="00B7404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677A95">
        <w:rPr>
          <w:rFonts w:ascii="Corbel" w:hAnsi="Corbel"/>
          <w:b/>
          <w:sz w:val="24"/>
          <w:szCs w:val="24"/>
        </w:rPr>
        <w:t>uczenia się</w:t>
      </w:r>
      <w:r w:rsidR="001D7B54" w:rsidRPr="009C54AE">
        <w:rPr>
          <w:rFonts w:ascii="Corbel" w:hAnsi="Corbel"/>
          <w:b/>
          <w:sz w:val="24"/>
          <w:szCs w:val="24"/>
        </w:rPr>
        <w:t xml:space="preserve"> 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3"/>
        <w:gridCol w:w="1867"/>
      </w:tblGrid>
      <w:tr w:rsidR="0085747A" w:rsidRPr="009C54AE" w14:paraId="0B745C95" w14:textId="77777777" w:rsidTr="66BDD546">
        <w:tc>
          <w:tcPr>
            <w:tcW w:w="1680" w:type="dxa"/>
            <w:vAlign w:val="center"/>
          </w:tcPr>
          <w:p w14:paraId="3F7C574A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gramStart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( efekt</w:t>
            </w:r>
            <w:proofErr w:type="gramEnd"/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814AE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6770404B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kształcenia zdefiniowanego dla przedmiotu </w:t>
            </w:r>
          </w:p>
        </w:tc>
        <w:tc>
          <w:tcPr>
            <w:tcW w:w="1867" w:type="dxa"/>
            <w:vAlign w:val="center"/>
          </w:tcPr>
          <w:p w14:paraId="1F352D2E" w14:textId="77777777" w:rsidR="0085747A" w:rsidRPr="009C54AE" w:rsidRDefault="0085747A" w:rsidP="00781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7814A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1F562C" w:rsidRPr="002A175E" w14:paraId="68FFF3C7" w14:textId="77777777" w:rsidTr="66BDD546">
        <w:tc>
          <w:tcPr>
            <w:tcW w:w="1680" w:type="dxa"/>
          </w:tcPr>
          <w:p w14:paraId="4FCA5964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3" w:type="dxa"/>
          </w:tcPr>
          <w:p w14:paraId="0A89EF00" w14:textId="77777777" w:rsidR="001F562C" w:rsidRPr="002A175E" w:rsidRDefault="00CC1761" w:rsidP="003D089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61">
              <w:rPr>
                <w:rFonts w:ascii="Corbel" w:hAnsi="Corbel"/>
                <w:b w:val="0"/>
                <w:smallCaps w:val="0"/>
                <w:szCs w:val="24"/>
              </w:rPr>
              <w:t>Projektuje i wdraża systemy gromadzenia danych</w:t>
            </w:r>
            <w:r w:rsidR="0061314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6FEA01C9" w14:textId="77777777" w:rsidR="001F562C" w:rsidRPr="00CD0C48" w:rsidRDefault="006207A8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7A12C9">
              <w:rPr>
                <w:rFonts w:ascii="Corbel" w:hAnsi="Corbel"/>
                <w:b w:val="0"/>
                <w:smallCaps w:val="0"/>
                <w:szCs w:val="24"/>
              </w:rPr>
              <w:t>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</w:t>
            </w:r>
            <w:r w:rsidR="00F53E60">
              <w:rPr>
                <w:rFonts w:ascii="Corbel" w:hAnsi="Corbel"/>
                <w:b w:val="0"/>
                <w:smallCaps w:val="0"/>
                <w:szCs w:val="24"/>
              </w:rPr>
              <w:t>K02</w:t>
            </w:r>
          </w:p>
        </w:tc>
      </w:tr>
      <w:tr w:rsidR="001F562C" w:rsidRPr="002A175E" w14:paraId="72475C98" w14:textId="77777777" w:rsidTr="66BDD546">
        <w:tc>
          <w:tcPr>
            <w:tcW w:w="1680" w:type="dxa"/>
          </w:tcPr>
          <w:p w14:paraId="56A76B19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3" w:type="dxa"/>
          </w:tcPr>
          <w:p w14:paraId="34BF9959" w14:textId="77777777" w:rsidR="001F562C" w:rsidRPr="001F562C" w:rsidRDefault="00CC1761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C1761">
              <w:rPr>
                <w:rFonts w:ascii="Corbel" w:hAnsi="Corbel"/>
                <w:b w:val="0"/>
                <w:smallCaps w:val="0"/>
                <w:szCs w:val="24"/>
              </w:rPr>
              <w:t>Projektuje mechanizmy/procedury umożliwiające prezen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CC1761">
              <w:rPr>
                <w:rFonts w:ascii="Corbel" w:hAnsi="Corbel"/>
                <w:b w:val="0"/>
                <w:smallCaps w:val="0"/>
                <w:szCs w:val="24"/>
              </w:rPr>
              <w:t>towanie i analizę zestawień sprawozdawczych.</w:t>
            </w:r>
          </w:p>
        </w:tc>
        <w:tc>
          <w:tcPr>
            <w:tcW w:w="1867" w:type="dxa"/>
            <w:shd w:val="clear" w:color="auto" w:fill="auto"/>
          </w:tcPr>
          <w:p w14:paraId="7499E00E" w14:textId="77777777" w:rsidR="001F562C" w:rsidRPr="00CD0C48" w:rsidRDefault="0057722F" w:rsidP="001312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7A12C9"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1F562C" w:rsidRPr="002A175E" w14:paraId="5929C26E" w14:textId="77777777" w:rsidTr="66BDD546">
        <w:tc>
          <w:tcPr>
            <w:tcW w:w="1680" w:type="dxa"/>
          </w:tcPr>
          <w:p w14:paraId="41960800" w14:textId="77777777" w:rsidR="001F562C" w:rsidRPr="002A175E" w:rsidRDefault="001F562C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3" w:type="dxa"/>
          </w:tcPr>
          <w:p w14:paraId="3CA579EF" w14:textId="77777777" w:rsidR="001F562C" w:rsidRPr="001F562C" w:rsidRDefault="00514BCC" w:rsidP="00514BC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4BCC">
              <w:rPr>
                <w:rFonts w:ascii="Corbel" w:hAnsi="Corbel"/>
                <w:b w:val="0"/>
                <w:smallCaps w:val="0"/>
                <w:szCs w:val="24"/>
              </w:rPr>
              <w:t>Dobiera odpowiednie narzędzia oraz środowisko aplika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514BCC">
              <w:rPr>
                <w:rFonts w:ascii="Corbel" w:hAnsi="Corbel"/>
                <w:b w:val="0"/>
                <w:smallCaps w:val="0"/>
                <w:szCs w:val="24"/>
              </w:rPr>
              <w:t>cyjne do tworzenia elektronicznych baz danych zależnie od złożoności.</w:t>
            </w:r>
          </w:p>
        </w:tc>
        <w:tc>
          <w:tcPr>
            <w:tcW w:w="1867" w:type="dxa"/>
            <w:shd w:val="clear" w:color="auto" w:fill="auto"/>
          </w:tcPr>
          <w:p w14:paraId="4E8A135B" w14:textId="77777777" w:rsidR="001F562C" w:rsidRPr="00CD0C48" w:rsidRDefault="0057722F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K_W03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7A12C9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F53E60"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CC1761" w:rsidRPr="002A175E" w14:paraId="6CF3B8DB" w14:textId="77777777" w:rsidTr="66BDD546">
        <w:tc>
          <w:tcPr>
            <w:tcW w:w="1680" w:type="dxa"/>
          </w:tcPr>
          <w:p w14:paraId="78C3198C" w14:textId="77777777" w:rsidR="00CC1761" w:rsidRPr="002A175E" w:rsidRDefault="00CC1761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3" w:type="dxa"/>
          </w:tcPr>
          <w:p w14:paraId="109C59D2" w14:textId="77777777" w:rsidR="00CC1761" w:rsidRPr="001F562C" w:rsidRDefault="00514BCC" w:rsidP="007C155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14BCC">
              <w:rPr>
                <w:rFonts w:ascii="Corbel" w:hAnsi="Corbel"/>
                <w:b w:val="0"/>
                <w:smallCaps w:val="0"/>
                <w:szCs w:val="24"/>
              </w:rPr>
              <w:t>Dostarcza gotowe rozwiązania do analizowania i raporto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</w:r>
            <w:r w:rsidRPr="00514BCC">
              <w:rPr>
                <w:rFonts w:ascii="Corbel" w:hAnsi="Corbel"/>
                <w:b w:val="0"/>
                <w:smallCaps w:val="0"/>
                <w:szCs w:val="24"/>
              </w:rPr>
              <w:t>wania informacji w różnych przekrojach i grupach z wyznaczonymi statystykami, umożliwiających podejmowanie trafnych decyzji biznesowych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131E5340" w14:textId="77777777" w:rsidR="00CC1761" w:rsidRPr="00CD0C48" w:rsidRDefault="006207A8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57722F">
              <w:rPr>
                <w:rFonts w:ascii="Corbel" w:hAnsi="Corbel"/>
                <w:b w:val="0"/>
                <w:smallCaps w:val="0"/>
                <w:szCs w:val="24"/>
              </w:rPr>
              <w:t>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  <w:t>K_</w:t>
            </w:r>
            <w:r w:rsidR="0057722F"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CC1761" w:rsidRPr="002A175E" w14:paraId="5F712D59" w14:textId="77777777" w:rsidTr="66BDD546">
        <w:tc>
          <w:tcPr>
            <w:tcW w:w="1680" w:type="dxa"/>
          </w:tcPr>
          <w:p w14:paraId="74357262" w14:textId="77777777" w:rsidR="00CC1761" w:rsidRPr="002A175E" w:rsidRDefault="00CC1761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3" w:type="dxa"/>
          </w:tcPr>
          <w:p w14:paraId="2713F0BF" w14:textId="77777777" w:rsidR="00CC1761" w:rsidRPr="001F562C" w:rsidRDefault="00613148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3148">
              <w:rPr>
                <w:rFonts w:ascii="Corbel" w:hAnsi="Corbel"/>
                <w:b w:val="0"/>
                <w:smallCaps w:val="0"/>
                <w:szCs w:val="24"/>
              </w:rPr>
              <w:t>Dąży do samodzielnego zaproponowania rozwiązania postawionego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6393EDA4" w14:textId="0DDE06E2" w:rsidR="00CC1761" w:rsidRPr="00CD0C48" w:rsidRDefault="006207A8" w:rsidP="007D2A9F">
            <w:pPr>
              <w:pStyle w:val="Punktygwne"/>
              <w:spacing w:before="0" w:after="0"/>
            </w:pPr>
            <w:r w:rsidRPr="66BDD546">
              <w:rPr>
                <w:rFonts w:ascii="Corbel" w:hAnsi="Corbel"/>
                <w:b w:val="0"/>
                <w:smallCaps w:val="0"/>
              </w:rPr>
              <w:t>K_</w:t>
            </w:r>
            <w:r w:rsidR="0057722F" w:rsidRPr="66BDD546">
              <w:rPr>
                <w:rFonts w:ascii="Corbel" w:hAnsi="Corbel"/>
                <w:b w:val="0"/>
                <w:smallCaps w:val="0"/>
              </w:rPr>
              <w:t>U12</w:t>
            </w:r>
          </w:p>
        </w:tc>
      </w:tr>
      <w:tr w:rsidR="00CC1761" w:rsidRPr="002A175E" w14:paraId="076C3A21" w14:textId="77777777" w:rsidTr="66BDD546">
        <w:tc>
          <w:tcPr>
            <w:tcW w:w="1680" w:type="dxa"/>
          </w:tcPr>
          <w:p w14:paraId="139A5216" w14:textId="77777777" w:rsidR="00CC1761" w:rsidRPr="002A175E" w:rsidRDefault="00CC1761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3" w:type="dxa"/>
          </w:tcPr>
          <w:p w14:paraId="707B763B" w14:textId="77777777" w:rsidR="00CC1761" w:rsidRPr="001F562C" w:rsidRDefault="00613148" w:rsidP="00B7404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13148">
              <w:rPr>
                <w:rFonts w:ascii="Corbel" w:hAnsi="Corbel"/>
                <w:b w:val="0"/>
                <w:smallCaps w:val="0"/>
                <w:szCs w:val="24"/>
              </w:rPr>
              <w:t>Dyskutuje w grupie na temat określenia kolejności działań służących rozwiązaniu postawionego zadania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7" w:type="dxa"/>
            <w:shd w:val="clear" w:color="auto" w:fill="auto"/>
          </w:tcPr>
          <w:p w14:paraId="34570859" w14:textId="77777777" w:rsidR="00CC1761" w:rsidRPr="00CD0C48" w:rsidRDefault="007A12C9" w:rsidP="007D2A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  <w:r w:rsidR="00F53E60">
              <w:rPr>
                <w:rFonts w:ascii="Corbel" w:hAnsi="Corbel"/>
                <w:b w:val="0"/>
                <w:smallCaps w:val="0"/>
                <w:szCs w:val="24"/>
              </w:rPr>
              <w:br/>
              <w:t>K_K05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7CF1A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D017BC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D14BB">
        <w:rPr>
          <w:rFonts w:ascii="Corbel" w:hAnsi="Corbel"/>
          <w:sz w:val="24"/>
          <w:szCs w:val="24"/>
        </w:rPr>
        <w:t xml:space="preserve">Problematyka ćwiczeń </w:t>
      </w:r>
      <w:r w:rsidR="008D14BB">
        <w:rPr>
          <w:rFonts w:ascii="Corbel" w:hAnsi="Corbel"/>
          <w:sz w:val="24"/>
          <w:szCs w:val="24"/>
        </w:rPr>
        <w:t>laboratoryjnych</w:t>
      </w:r>
    </w:p>
    <w:p w14:paraId="1299C43A" w14:textId="77777777" w:rsidR="008D14BB" w:rsidRPr="008D14BB" w:rsidRDefault="008D14BB" w:rsidP="008D14BB">
      <w:pPr>
        <w:pStyle w:val="Akapitzlist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A96862">
        <w:tc>
          <w:tcPr>
            <w:tcW w:w="9520" w:type="dxa"/>
          </w:tcPr>
          <w:p w14:paraId="35113026" w14:textId="77777777" w:rsidR="0085747A" w:rsidRPr="009C54AE" w:rsidRDefault="0085747A" w:rsidP="00A96862">
            <w:pPr>
              <w:pStyle w:val="Akapitzlist"/>
              <w:keepNext/>
              <w:spacing w:after="0" w:line="240" w:lineRule="auto"/>
              <w:ind w:left="708" w:hanging="708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4C5822" w:rsidRPr="009C54AE" w14:paraId="712DE144" w14:textId="77777777" w:rsidTr="00A96862">
        <w:tc>
          <w:tcPr>
            <w:tcW w:w="9520" w:type="dxa"/>
          </w:tcPr>
          <w:p w14:paraId="3D959A77" w14:textId="77777777" w:rsidR="004C5822" w:rsidRPr="009C54AE" w:rsidRDefault="00FF760E" w:rsidP="000A04A6">
            <w:pPr>
              <w:pStyle w:val="Akapitzlist"/>
              <w:keepNext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odstawy projektowania</w:t>
            </w:r>
            <w:r w:rsidRPr="00FF760E">
              <w:rPr>
                <w:rFonts w:ascii="Corbel" w:hAnsi="Corbel"/>
                <w:sz w:val="24"/>
                <w:szCs w:val="24"/>
              </w:rPr>
              <w:t xml:space="preserve"> relacyjnych baz danych: wyodrębnianie encji, projektowanie tabel, pól i ich właściwości, </w:t>
            </w:r>
            <w:r>
              <w:rPr>
                <w:rFonts w:ascii="Corbel" w:hAnsi="Corbel"/>
                <w:sz w:val="24"/>
                <w:szCs w:val="24"/>
              </w:rPr>
              <w:t xml:space="preserve">definiowanie </w:t>
            </w:r>
            <w:r w:rsidRPr="00FF760E">
              <w:rPr>
                <w:rFonts w:ascii="Corbel" w:hAnsi="Corbel"/>
                <w:sz w:val="24"/>
                <w:szCs w:val="24"/>
              </w:rPr>
              <w:t>kluczy podstawowych.</w:t>
            </w:r>
          </w:p>
        </w:tc>
      </w:tr>
      <w:tr w:rsidR="004C5822" w:rsidRPr="009C54AE" w14:paraId="353B37FA" w14:textId="77777777" w:rsidTr="00A96862">
        <w:tc>
          <w:tcPr>
            <w:tcW w:w="9520" w:type="dxa"/>
          </w:tcPr>
          <w:p w14:paraId="31084873" w14:textId="77777777" w:rsidR="004C5822" w:rsidRPr="009C54AE" w:rsidRDefault="00CA5DF4" w:rsidP="00CA5DF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Definiowanie relacji: </w:t>
            </w:r>
            <w:r w:rsidR="00FF760E">
              <w:rPr>
                <w:rFonts w:ascii="Corbel" w:hAnsi="Corbel"/>
                <w:sz w:val="24"/>
                <w:szCs w:val="24"/>
              </w:rPr>
              <w:t>klucze obce</w:t>
            </w:r>
            <w:r w:rsidR="00FF760E" w:rsidRPr="00FF760E">
              <w:rPr>
                <w:rFonts w:ascii="Corbel" w:hAnsi="Corbel"/>
                <w:sz w:val="24"/>
                <w:szCs w:val="24"/>
              </w:rPr>
              <w:t xml:space="preserve">, </w:t>
            </w:r>
            <w:r w:rsidR="00FF760E">
              <w:rPr>
                <w:rFonts w:ascii="Corbel" w:hAnsi="Corbel"/>
                <w:sz w:val="24"/>
                <w:szCs w:val="24"/>
              </w:rPr>
              <w:t>relacje</w:t>
            </w:r>
            <w:r w:rsidR="00FF760E" w:rsidRPr="00FF760E">
              <w:rPr>
                <w:rFonts w:ascii="Corbel" w:hAnsi="Corbel"/>
                <w:sz w:val="24"/>
                <w:szCs w:val="24"/>
              </w:rPr>
              <w:t xml:space="preserve"> jeden do wielu</w:t>
            </w:r>
            <w:r w:rsidR="00FF760E">
              <w:rPr>
                <w:rFonts w:ascii="Corbel" w:hAnsi="Corbel"/>
                <w:sz w:val="24"/>
                <w:szCs w:val="24"/>
              </w:rPr>
              <w:t>,</w:t>
            </w:r>
            <w:r w:rsidR="00FF760E" w:rsidRPr="00FF760E">
              <w:rPr>
                <w:rFonts w:ascii="Corbel" w:hAnsi="Corbel"/>
                <w:sz w:val="24"/>
                <w:szCs w:val="24"/>
              </w:rPr>
              <w:t xml:space="preserve"> jeden do jednego, rozwiązywanie problemu definicji relacji wiele do wielu</w:t>
            </w:r>
            <w:r w:rsid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70A10EA3" w14:textId="77777777" w:rsidTr="003D089D">
        <w:trPr>
          <w:cantSplit/>
        </w:trPr>
        <w:tc>
          <w:tcPr>
            <w:tcW w:w="9520" w:type="dxa"/>
          </w:tcPr>
          <w:p w14:paraId="6268B84F" w14:textId="77777777" w:rsidR="004C5822" w:rsidRPr="009C54AE" w:rsidRDefault="00FF760E" w:rsidP="000A04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lastRenderedPageBreak/>
              <w:t>Edycja danych w tabelach, dodawanie i usuwanie rekordów, sortowanie i wyszukiwanie.</w:t>
            </w:r>
          </w:p>
        </w:tc>
      </w:tr>
      <w:tr w:rsidR="004C5822" w:rsidRPr="009C54AE" w14:paraId="15A288BE" w14:textId="77777777" w:rsidTr="003D089D">
        <w:trPr>
          <w:cantSplit/>
        </w:trPr>
        <w:tc>
          <w:tcPr>
            <w:tcW w:w="9520" w:type="dxa"/>
          </w:tcPr>
          <w:p w14:paraId="45E8C86D" w14:textId="77777777" w:rsidR="004C5822" w:rsidRPr="009C54AE" w:rsidRDefault="00FF760E" w:rsidP="000A04A6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 xml:space="preserve">Definiowanie kwerend: wybierających, podsumowujących, krzyżowych, modyfikujących dane oraz innych kwerend funkcjonalnych. Definiowanie kryteriów wyboru rekordów, parametrów, </w:t>
            </w:r>
            <w:r>
              <w:rPr>
                <w:rFonts w:ascii="Corbel" w:hAnsi="Corbel"/>
                <w:sz w:val="24"/>
                <w:szCs w:val="24"/>
              </w:rPr>
              <w:t xml:space="preserve">sterowanie </w:t>
            </w:r>
            <w:r w:rsidRPr="00FF760E">
              <w:rPr>
                <w:rFonts w:ascii="Corbel" w:hAnsi="Corbel"/>
                <w:sz w:val="24"/>
                <w:szCs w:val="24"/>
              </w:rPr>
              <w:t>typem sprzężenia</w:t>
            </w:r>
            <w:r>
              <w:rPr>
                <w:rFonts w:ascii="Corbel" w:hAnsi="Corbel"/>
                <w:sz w:val="24"/>
                <w:szCs w:val="24"/>
              </w:rPr>
              <w:t xml:space="preserve"> tabel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3DB6C698" w14:textId="77777777" w:rsidTr="00A96862">
        <w:tc>
          <w:tcPr>
            <w:tcW w:w="9520" w:type="dxa"/>
          </w:tcPr>
          <w:p w14:paraId="7D7E39FD" w14:textId="77777777" w:rsidR="004C5822" w:rsidRPr="00FB27C4" w:rsidRDefault="00FF760E" w:rsidP="003D089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FF760E">
              <w:rPr>
                <w:rFonts w:ascii="Corbel" w:hAnsi="Corbel"/>
                <w:sz w:val="24"/>
                <w:szCs w:val="24"/>
              </w:rPr>
              <w:t>Konstruowanie formularzy, modyfikowanie właściwości jego elementów składowych, zarzą</w:t>
            </w:r>
            <w:r w:rsidR="000A04A6">
              <w:rPr>
                <w:rFonts w:ascii="Corbel" w:hAnsi="Corbel"/>
                <w:sz w:val="24"/>
                <w:szCs w:val="24"/>
              </w:rPr>
              <w:softHyphen/>
            </w:r>
            <w:r w:rsidRPr="00FF760E">
              <w:rPr>
                <w:rFonts w:ascii="Corbel" w:hAnsi="Corbel"/>
                <w:sz w:val="24"/>
                <w:szCs w:val="24"/>
              </w:rPr>
              <w:t>dzanie sekcjami</w:t>
            </w:r>
            <w:r w:rsidR="000A04A6">
              <w:rPr>
                <w:rFonts w:ascii="Corbel" w:hAnsi="Corbel"/>
                <w:sz w:val="24"/>
                <w:szCs w:val="24"/>
              </w:rPr>
              <w:t xml:space="preserve"> formularza</w:t>
            </w:r>
            <w:r w:rsidR="00422ECB">
              <w:rPr>
                <w:rFonts w:ascii="Corbel" w:hAnsi="Corbel"/>
                <w:sz w:val="24"/>
                <w:szCs w:val="24"/>
              </w:rPr>
              <w:t>, wykonywanie obli</w:t>
            </w:r>
            <w:r w:rsidR="000A04A6">
              <w:rPr>
                <w:rFonts w:ascii="Corbel" w:hAnsi="Corbel"/>
                <w:sz w:val="24"/>
                <w:szCs w:val="24"/>
              </w:rPr>
              <w:t>czeń w formularzach</w:t>
            </w:r>
            <w:r w:rsidRPr="00FF76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C5822" w:rsidRPr="009C54AE" w14:paraId="049752F6" w14:textId="77777777" w:rsidTr="00A96862">
        <w:tc>
          <w:tcPr>
            <w:tcW w:w="9520" w:type="dxa"/>
          </w:tcPr>
          <w:p w14:paraId="30A35064" w14:textId="77777777" w:rsidR="004C5822" w:rsidRPr="00FB27C4" w:rsidRDefault="000A04A6" w:rsidP="00422EC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Konstruowanie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i formatowanie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raportów, sortowanie, grupowanie i </w:t>
            </w:r>
            <w:r>
              <w:rPr>
                <w:rFonts w:ascii="Corbel" w:hAnsi="Corbel"/>
                <w:sz w:val="24"/>
                <w:szCs w:val="24"/>
              </w:rPr>
              <w:t>agregowanie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prezento</w:t>
            </w:r>
            <w:r>
              <w:rPr>
                <w:rFonts w:ascii="Corbel" w:hAnsi="Corbel"/>
                <w:sz w:val="24"/>
                <w:szCs w:val="24"/>
              </w:rPr>
              <w:softHyphen/>
              <w:t xml:space="preserve">wanych </w:t>
            </w:r>
            <w:r w:rsidRPr="000A04A6">
              <w:rPr>
                <w:rFonts w:ascii="Corbel" w:hAnsi="Corbel"/>
                <w:sz w:val="24"/>
                <w:szCs w:val="24"/>
              </w:rPr>
              <w:t xml:space="preserve">danych, </w:t>
            </w:r>
            <w:r>
              <w:rPr>
                <w:rFonts w:ascii="Corbel" w:hAnsi="Corbel"/>
                <w:sz w:val="24"/>
                <w:szCs w:val="24"/>
              </w:rPr>
              <w:t>tworzenie formantów obliczeniowych</w:t>
            </w:r>
            <w:r w:rsidRPr="000A04A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DDBEF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BC7355" w14:textId="77777777" w:rsidR="001F562C" w:rsidRDefault="00405599" w:rsidP="001F562C">
      <w:pPr>
        <w:pStyle w:val="Akapitzlist"/>
        <w:spacing w:after="0" w:line="240" w:lineRule="auto"/>
        <w:ind w:left="3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Ćwiczenia moderowane</w:t>
      </w:r>
      <w:r w:rsidR="001F562C" w:rsidRPr="002A175E">
        <w:rPr>
          <w:rFonts w:ascii="Corbel" w:hAnsi="Corbel"/>
          <w:sz w:val="24"/>
          <w:szCs w:val="24"/>
        </w:rPr>
        <w:t xml:space="preserve"> w laboratorium komputerowym z wykorzystaniem </w:t>
      </w:r>
      <w:r w:rsidR="00B74045">
        <w:rPr>
          <w:rFonts w:ascii="Corbel" w:hAnsi="Corbel"/>
          <w:sz w:val="24"/>
          <w:szCs w:val="24"/>
        </w:rPr>
        <w:t>środków audio-wizu</w:t>
      </w:r>
      <w:r w:rsidR="00B4439B">
        <w:rPr>
          <w:rFonts w:ascii="Corbel" w:hAnsi="Corbel"/>
          <w:sz w:val="24"/>
          <w:szCs w:val="24"/>
        </w:rPr>
        <w:softHyphen/>
      </w:r>
      <w:r w:rsidR="00B74045">
        <w:rPr>
          <w:rFonts w:ascii="Corbel" w:hAnsi="Corbel"/>
          <w:sz w:val="24"/>
          <w:szCs w:val="24"/>
        </w:rPr>
        <w:t>alnych</w:t>
      </w:r>
      <w:r w:rsidR="004C3B61">
        <w:rPr>
          <w:rFonts w:ascii="Corbel" w:hAnsi="Corbel"/>
          <w:sz w:val="24"/>
          <w:szCs w:val="24"/>
        </w:rPr>
        <w:t>,</w:t>
      </w:r>
      <w:r w:rsidR="001F562C" w:rsidRPr="002A175E">
        <w:rPr>
          <w:rFonts w:ascii="Corbel" w:hAnsi="Corbel"/>
          <w:sz w:val="24"/>
          <w:szCs w:val="24"/>
        </w:rPr>
        <w:t xml:space="preserve"> </w:t>
      </w:r>
      <w:r w:rsidR="004C3B61">
        <w:rPr>
          <w:rFonts w:ascii="Corbel" w:hAnsi="Corbel"/>
          <w:sz w:val="24"/>
          <w:szCs w:val="24"/>
        </w:rPr>
        <w:t xml:space="preserve">praca </w:t>
      </w:r>
      <w:r w:rsidR="00B4439B">
        <w:rPr>
          <w:rFonts w:ascii="Corbel" w:hAnsi="Corbel"/>
          <w:sz w:val="24"/>
          <w:szCs w:val="24"/>
        </w:rPr>
        <w:t>w grupie</w:t>
      </w:r>
      <w:r w:rsidR="004C3B61">
        <w:rPr>
          <w:rFonts w:ascii="Corbel" w:hAnsi="Corbel"/>
          <w:sz w:val="24"/>
          <w:szCs w:val="24"/>
        </w:rPr>
        <w:t>, k</w:t>
      </w:r>
      <w:r w:rsidR="001F562C" w:rsidRPr="002A175E">
        <w:rPr>
          <w:rFonts w:ascii="Corbel" w:hAnsi="Corbel"/>
          <w:sz w:val="24"/>
          <w:szCs w:val="24"/>
        </w:rPr>
        <w:t>onsultacje.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FB78278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AB47A5">
        <w:rPr>
          <w:rFonts w:ascii="Corbel" w:hAnsi="Corbel"/>
          <w:smallCaps w:val="0"/>
          <w:szCs w:val="24"/>
        </w:rPr>
        <w:t>uczenia się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8"/>
        <w:gridCol w:w="5025"/>
        <w:gridCol w:w="2117"/>
      </w:tblGrid>
      <w:tr w:rsidR="0085747A" w:rsidRPr="009C54AE" w14:paraId="16540711" w14:textId="77777777" w:rsidTr="00E24198">
        <w:tc>
          <w:tcPr>
            <w:tcW w:w="2378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vAlign w:val="center"/>
          </w:tcPr>
          <w:p w14:paraId="47962157" w14:textId="77777777" w:rsidR="0085747A" w:rsidRPr="009C54AE" w:rsidRDefault="0085747A" w:rsidP="007C1F9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7C1F9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uczenia się</w:t>
            </w:r>
          </w:p>
        </w:tc>
        <w:tc>
          <w:tcPr>
            <w:tcW w:w="2117" w:type="dxa"/>
            <w:vAlign w:val="center"/>
          </w:tcPr>
          <w:p w14:paraId="4DA5CD06" w14:textId="77777777" w:rsidR="0085747A" w:rsidRPr="009C54AE" w:rsidRDefault="0085747A" w:rsidP="004E465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1F562C" w:rsidRPr="004E4652" w14:paraId="48B0A701" w14:textId="77777777" w:rsidTr="00E24198">
        <w:tc>
          <w:tcPr>
            <w:tcW w:w="2378" w:type="dxa"/>
          </w:tcPr>
          <w:p w14:paraId="1EB017B1" w14:textId="77777777" w:rsidR="001F562C" w:rsidRPr="002A175E" w:rsidRDefault="004C3B61" w:rsidP="007D2A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1F562C" w:rsidRPr="002A175E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5" w:type="dxa"/>
          </w:tcPr>
          <w:p w14:paraId="017F6A02" w14:textId="77777777" w:rsidR="001F562C" w:rsidRPr="004C3B61" w:rsidRDefault="00E81D9F" w:rsidP="005A455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71E8B11E" w14:textId="77777777" w:rsidR="001F562C" w:rsidRPr="002A175E" w:rsidRDefault="00E24198" w:rsidP="007D2A9F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43CCFA0A" w14:textId="77777777" w:rsidTr="00E24198">
        <w:tc>
          <w:tcPr>
            <w:tcW w:w="2378" w:type="dxa"/>
          </w:tcPr>
          <w:p w14:paraId="727CF0E4" w14:textId="77777777" w:rsidR="00E24198" w:rsidRPr="002A175E" w:rsidRDefault="004C3B61" w:rsidP="00E2419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="00E24198" w:rsidRPr="002A175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025" w:type="dxa"/>
          </w:tcPr>
          <w:p w14:paraId="4ADF615C" w14:textId="77777777" w:rsidR="00E24198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76A2162A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E24198" w:rsidRPr="004E4652" w14:paraId="0972B2EC" w14:textId="77777777" w:rsidTr="00E24198">
        <w:tc>
          <w:tcPr>
            <w:tcW w:w="2378" w:type="dxa"/>
          </w:tcPr>
          <w:p w14:paraId="002D746F" w14:textId="77777777" w:rsidR="00E24198" w:rsidRPr="002A175E" w:rsidRDefault="00E24198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025" w:type="dxa"/>
          </w:tcPr>
          <w:p w14:paraId="2B9F235B" w14:textId="77777777" w:rsidR="00E24198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57876327" w14:textId="77777777" w:rsidR="00E24198" w:rsidRPr="002A175E" w:rsidRDefault="00E24198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4439B" w:rsidRPr="004E4652" w14:paraId="2B398D7B" w14:textId="77777777" w:rsidTr="00E24198">
        <w:tc>
          <w:tcPr>
            <w:tcW w:w="2378" w:type="dxa"/>
          </w:tcPr>
          <w:p w14:paraId="5990E71B" w14:textId="77777777" w:rsidR="00B4439B" w:rsidRPr="002A175E" w:rsidRDefault="00B4439B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025" w:type="dxa"/>
          </w:tcPr>
          <w:p w14:paraId="29AD1042" w14:textId="77777777" w:rsidR="00B4439B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samodzielne wykonanie zadania, kolokwium</w:t>
            </w:r>
          </w:p>
        </w:tc>
        <w:tc>
          <w:tcPr>
            <w:tcW w:w="2117" w:type="dxa"/>
          </w:tcPr>
          <w:p w14:paraId="45C085CA" w14:textId="77777777" w:rsidR="00B4439B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4439B" w:rsidRPr="004E4652" w14:paraId="352C565D" w14:textId="77777777" w:rsidTr="00E24198">
        <w:tc>
          <w:tcPr>
            <w:tcW w:w="2378" w:type="dxa"/>
          </w:tcPr>
          <w:p w14:paraId="4A2F1096" w14:textId="77777777" w:rsidR="00B4439B" w:rsidRPr="002A175E" w:rsidRDefault="00B4439B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025" w:type="dxa"/>
          </w:tcPr>
          <w:p w14:paraId="6B806229" w14:textId="77777777" w:rsidR="00B4439B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3CF5C364" w14:textId="77777777" w:rsidR="00B4439B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  <w:tr w:rsidR="00B4439B" w:rsidRPr="004E4652" w14:paraId="353552FD" w14:textId="77777777" w:rsidTr="00E24198">
        <w:tc>
          <w:tcPr>
            <w:tcW w:w="2378" w:type="dxa"/>
          </w:tcPr>
          <w:p w14:paraId="1E73F495" w14:textId="77777777" w:rsidR="00B4439B" w:rsidRPr="002A175E" w:rsidRDefault="00B4439B" w:rsidP="00E2419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A175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025" w:type="dxa"/>
          </w:tcPr>
          <w:p w14:paraId="044409DE" w14:textId="77777777" w:rsidR="00B4439B" w:rsidRPr="002A175E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 w:rsidRPr="00E81D9F">
              <w:rPr>
                <w:rFonts w:ascii="Corbel" w:hAnsi="Corbel"/>
                <w:sz w:val="24"/>
                <w:szCs w:val="24"/>
              </w:rPr>
              <w:t>obserwacja postawy i ocena prezentowanego stanowiska/opinii</w:t>
            </w:r>
          </w:p>
        </w:tc>
        <w:tc>
          <w:tcPr>
            <w:tcW w:w="2117" w:type="dxa"/>
          </w:tcPr>
          <w:p w14:paraId="507AB7B0" w14:textId="77777777" w:rsidR="00B4439B" w:rsidRDefault="00E81D9F" w:rsidP="00E24198">
            <w:pPr>
              <w:pStyle w:val="Akapitzlist"/>
              <w:spacing w:after="0" w:line="240" w:lineRule="auto"/>
              <w:ind w:left="34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laboratorium</w:t>
            </w:r>
          </w:p>
        </w:tc>
      </w:tr>
    </w:tbl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562CB0E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769FFA8" w14:textId="77777777" w:rsidTr="00923D7D">
        <w:tc>
          <w:tcPr>
            <w:tcW w:w="9670" w:type="dxa"/>
          </w:tcPr>
          <w:p w14:paraId="64C85843" w14:textId="77777777" w:rsidR="00953C61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Warunkiem zaliczenia przedmiotu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70B58B72" w14:textId="77777777" w:rsidR="00953C61" w:rsidRDefault="00953C61" w:rsidP="00953C61">
            <w:pPr>
              <w:pStyle w:val="Punktygwne"/>
              <w:spacing w:before="0" w:after="0"/>
              <w:ind w:left="157" w:hanging="1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 w:rsidRPr="004C3B61">
              <w:rPr>
                <w:rFonts w:ascii="Corbel" w:hAnsi="Corbel"/>
                <w:b w:val="0"/>
                <w:smallCaps w:val="0"/>
                <w:szCs w:val="24"/>
              </w:rPr>
              <w:t xml:space="preserve">uczestnictwo w zajęciach, </w:t>
            </w:r>
          </w:p>
          <w:p w14:paraId="7CFBBB37" w14:textId="77777777" w:rsidR="00953C61" w:rsidRDefault="00953C61" w:rsidP="00953C61">
            <w:pPr>
              <w:pStyle w:val="Punktygwne"/>
              <w:spacing w:before="0" w:after="0"/>
              <w:ind w:left="157" w:hanging="1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 w:rsidRPr="004C3B61">
              <w:rPr>
                <w:rFonts w:ascii="Corbel" w:hAnsi="Corbel"/>
                <w:b w:val="0"/>
                <w:smallCaps w:val="0"/>
                <w:szCs w:val="24"/>
              </w:rPr>
              <w:t>uzyska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nie pozytywnej oceny z kolokwiów,</w:t>
            </w:r>
          </w:p>
          <w:p w14:paraId="4ED8A16C" w14:textId="77777777" w:rsidR="00953C61" w:rsidRDefault="00953C61" w:rsidP="00953C61">
            <w:pPr>
              <w:pStyle w:val="Punktygwne"/>
              <w:spacing w:before="0" w:after="0"/>
              <w:ind w:left="157" w:hanging="157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wykonanie zadań i dostarczenie plików z rozwiązaniami (zarówno te rozwiązane w kontakcie, jak i bez kontaktu z nauczycielem)</w:t>
            </w:r>
            <w:r w:rsidRPr="004C3B6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613355DD" w14:textId="77777777" w:rsidR="00953C61" w:rsidRPr="003C5674" w:rsidRDefault="00953C61" w:rsidP="00953C6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skalowania</w:t>
            </w:r>
            <w:r w:rsidRPr="003C567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punktów z zadań cząstkowych na ocenę ostateczną z kolokwium</w:t>
            </w:r>
            <w:r w:rsidRPr="003C567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061916D8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50% punktów – ocena dostateczna,</w:t>
            </w:r>
          </w:p>
          <w:p w14:paraId="7C5C2E30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60% punktów – ocena dostateczna plus,</w:t>
            </w:r>
          </w:p>
          <w:p w14:paraId="537B0E52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70% punktów – ocena dobra,</w:t>
            </w:r>
          </w:p>
          <w:p w14:paraId="75388F05" w14:textId="77777777" w:rsidR="00953C61" w:rsidRPr="009E3AD8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80% punktów – ocena dobra plus,</w:t>
            </w:r>
          </w:p>
          <w:p w14:paraId="7268FB42" w14:textId="77777777" w:rsidR="00953C61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E3AD8">
              <w:rPr>
                <w:rFonts w:ascii="Corbel" w:hAnsi="Corbel"/>
                <w:b w:val="0"/>
                <w:smallCaps w:val="0"/>
                <w:szCs w:val="24"/>
              </w:rPr>
              <w:t xml:space="preserve">•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uzyskane </w:t>
            </w:r>
            <w:r w:rsidRPr="009E3AD8">
              <w:rPr>
                <w:rFonts w:ascii="Corbel" w:hAnsi="Corbel"/>
                <w:b w:val="0"/>
                <w:smallCaps w:val="0"/>
                <w:szCs w:val="24"/>
              </w:rPr>
              <w:t>90% punktów – ocena bardzo dobra.</w:t>
            </w:r>
          </w:p>
          <w:p w14:paraId="48C142DE" w14:textId="77777777" w:rsidR="00953C61" w:rsidRDefault="00DD5AC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D5AC1">
              <w:rPr>
                <w:rFonts w:ascii="Corbel" w:hAnsi="Corbel"/>
                <w:b w:val="0"/>
                <w:smallCaps w:val="0"/>
                <w:szCs w:val="24"/>
              </w:rPr>
              <w:t>W przypadku, gdy kolokwium jest poprawiane, ocenę ostateczną wylicza się jako średnią ważoną z podwójną wagą dla kolokwiów poprawkowych.</w:t>
            </w:r>
          </w:p>
          <w:p w14:paraId="37A03C7F" w14:textId="77777777" w:rsidR="007A5C0B" w:rsidRPr="009C54AE" w:rsidRDefault="00953C61" w:rsidP="00953C6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ostateczna z przedmiotu to średnia arytmetyczna z kolokwiów pod warunkiem spełnienia pozostałych warunków (obecność, pliki z efektami)</w:t>
            </w:r>
            <w:r w:rsidR="007A5C0B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4CE0A4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14:paraId="63D9DE79" w14:textId="77777777" w:rsidTr="00CB3735">
        <w:tc>
          <w:tcPr>
            <w:tcW w:w="4901" w:type="dxa"/>
            <w:vAlign w:val="center"/>
          </w:tcPr>
          <w:p w14:paraId="4C452BB7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9" w:type="dxa"/>
            <w:vAlign w:val="center"/>
          </w:tcPr>
          <w:p w14:paraId="4BAACCBA" w14:textId="77777777" w:rsidR="0085747A" w:rsidRPr="009C54AE" w:rsidRDefault="00C61DC5" w:rsidP="00E24198">
            <w:pPr>
              <w:pStyle w:val="Akapitzlist"/>
              <w:keepNext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0368C2" w:rsidRPr="009C54AE" w14:paraId="7A856870" w14:textId="77777777" w:rsidTr="00CB3735">
        <w:tc>
          <w:tcPr>
            <w:tcW w:w="4901" w:type="dxa"/>
          </w:tcPr>
          <w:p w14:paraId="765A5D29" w14:textId="785822D3" w:rsidR="000368C2" w:rsidRPr="009C54AE" w:rsidRDefault="000368C2" w:rsidP="001578A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4D4350">
              <w:rPr>
                <w:rFonts w:ascii="Corbel" w:hAnsi="Corbel"/>
                <w:sz w:val="24"/>
                <w:szCs w:val="24"/>
              </w:rPr>
              <w:t>z harmono</w:t>
            </w:r>
            <w:r w:rsidR="005A455F">
              <w:rPr>
                <w:rFonts w:ascii="Corbel" w:hAnsi="Corbel"/>
                <w:sz w:val="24"/>
                <w:szCs w:val="24"/>
              </w:rPr>
              <w:softHyphen/>
            </w:r>
            <w:r w:rsidR="004D4350">
              <w:rPr>
                <w:rFonts w:ascii="Corbel" w:hAnsi="Corbel"/>
                <w:sz w:val="24"/>
                <w:szCs w:val="24"/>
              </w:rPr>
              <w:t>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19" w:type="dxa"/>
          </w:tcPr>
          <w:p w14:paraId="423D4B9D" w14:textId="77777777" w:rsidR="000368C2" w:rsidRPr="009C54AE" w:rsidRDefault="00422EC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4D4350" w:rsidRPr="009C54AE" w14:paraId="4ED92AEB" w14:textId="77777777" w:rsidTr="00CB3735">
        <w:tc>
          <w:tcPr>
            <w:tcW w:w="4901" w:type="dxa"/>
          </w:tcPr>
          <w:p w14:paraId="327055D0" w14:textId="77777777" w:rsidR="004D4350" w:rsidRPr="009C54AE" w:rsidRDefault="004D4350" w:rsidP="005A455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5A455F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9" w:type="dxa"/>
          </w:tcPr>
          <w:p w14:paraId="78941E47" w14:textId="77777777" w:rsidR="004D4350" w:rsidRPr="009C54AE" w:rsidRDefault="00E81D9F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5F3EA5" w:rsidRPr="009C54AE" w14:paraId="1E8314C6" w14:textId="77777777" w:rsidTr="00CB3735">
        <w:tc>
          <w:tcPr>
            <w:tcW w:w="4901" w:type="dxa"/>
          </w:tcPr>
          <w:p w14:paraId="4E1C2358" w14:textId="77777777" w:rsidR="005F3EA5" w:rsidRPr="009C54AE" w:rsidRDefault="005F3EA5" w:rsidP="00E81D9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</w:t>
            </w:r>
            <w:r w:rsidR="00D11E94">
              <w:rPr>
                <w:rFonts w:ascii="Corbel" w:hAnsi="Corbel"/>
                <w:sz w:val="24"/>
                <w:szCs w:val="24"/>
              </w:rPr>
              <w:t>:</w:t>
            </w:r>
            <w:r w:rsidR="00E81D9F">
              <w:rPr>
                <w:rFonts w:ascii="Corbel" w:hAnsi="Corbel"/>
                <w:sz w:val="24"/>
                <w:szCs w:val="24"/>
              </w:rPr>
              <w:br/>
              <w:t>– przygotowanie do zajęć</w:t>
            </w:r>
            <w:r w:rsidR="00E81D9F">
              <w:rPr>
                <w:rFonts w:ascii="Corbel" w:hAnsi="Corbel"/>
                <w:sz w:val="24"/>
                <w:szCs w:val="24"/>
              </w:rPr>
              <w:br/>
              <w:t>– przygotowanie do kolokwiów</w:t>
            </w:r>
          </w:p>
        </w:tc>
        <w:tc>
          <w:tcPr>
            <w:tcW w:w="4619" w:type="dxa"/>
          </w:tcPr>
          <w:p w14:paraId="3B78EC4A" w14:textId="77777777" w:rsidR="005F3EA5" w:rsidRPr="009C54AE" w:rsidRDefault="00422EC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  <w:t>2</w:t>
            </w:r>
            <w:r w:rsidR="00CB3735">
              <w:rPr>
                <w:rFonts w:ascii="Corbel" w:hAnsi="Corbel"/>
                <w:sz w:val="24"/>
                <w:szCs w:val="24"/>
              </w:rPr>
              <w:t>0</w:t>
            </w:r>
            <w:r w:rsidR="00FC3C6B">
              <w:rPr>
                <w:rFonts w:ascii="Corbel" w:hAnsi="Corbel"/>
                <w:sz w:val="24"/>
                <w:szCs w:val="24"/>
              </w:rPr>
              <w:br/>
            </w:r>
            <w:r w:rsidR="00E81D9F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4D6280AD" w14:textId="77777777" w:rsidTr="00CB3735">
        <w:tc>
          <w:tcPr>
            <w:tcW w:w="4901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</w:tcPr>
          <w:p w14:paraId="68861898" w14:textId="77777777" w:rsidR="0085747A" w:rsidRPr="009C54AE" w:rsidRDefault="00CB3735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422E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AD00C0E" w14:textId="77777777" w:rsidTr="00CB3735">
        <w:tc>
          <w:tcPr>
            <w:tcW w:w="4901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</w:tcPr>
          <w:p w14:paraId="7144751B" w14:textId="77777777" w:rsidR="0085747A" w:rsidRPr="009C54AE" w:rsidRDefault="00422ECB" w:rsidP="003813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98A12B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0BDDF4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528"/>
      </w:tblGrid>
      <w:tr w:rsidR="0085747A" w:rsidRPr="009C54AE" w14:paraId="5454FE01" w14:textId="77777777" w:rsidTr="000368C2">
        <w:trPr>
          <w:trHeight w:val="397"/>
        </w:trPr>
        <w:tc>
          <w:tcPr>
            <w:tcW w:w="4111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A09E912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0368C2">
        <w:trPr>
          <w:trHeight w:val="397"/>
        </w:trPr>
        <w:tc>
          <w:tcPr>
            <w:tcW w:w="4111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33E67AC6" w14:textId="77777777" w:rsidR="0085747A" w:rsidRPr="009C54AE" w:rsidRDefault="00B7003C" w:rsidP="00B7003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946DB8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434794" w:rsidRPr="009C54AE" w:rsidRDefault="0043479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AF734D1" w14:textId="77777777" w:rsidTr="000368C2">
        <w:trPr>
          <w:trHeight w:val="397"/>
        </w:trPr>
        <w:tc>
          <w:tcPr>
            <w:tcW w:w="9639" w:type="dxa"/>
          </w:tcPr>
          <w:p w14:paraId="729C9695" w14:textId="77777777" w:rsidR="0085747A" w:rsidRPr="004C3B6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C1BC9B9" w14:textId="77777777" w:rsidR="00110142" w:rsidRPr="004C3B61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FB20B2" w:rsidRPr="004C3B61">
              <w:rPr>
                <w:rFonts w:ascii="Corbel" w:hAnsi="Corbel"/>
                <w:b w:val="0"/>
              </w:rPr>
              <w:t xml:space="preserve">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>D</w:t>
            </w:r>
            <w:r w:rsidR="007C1555">
              <w:rPr>
                <w:rFonts w:ascii="Corbel" w:hAnsi="Corbel"/>
                <w:b w:val="0"/>
                <w:smallCaps w:val="0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 xml:space="preserve"> Mendrala, M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.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>Szeliga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D77C93" w:rsidRPr="007C1555">
              <w:rPr>
                <w:rFonts w:ascii="Corbel" w:hAnsi="Corbel"/>
                <w:b w:val="0"/>
                <w:i/>
                <w:smallCaps w:val="0"/>
              </w:rPr>
              <w:t>Access 2013 PL</w:t>
            </w:r>
            <w:r w:rsidR="007C1555">
              <w:rPr>
                <w:rFonts w:ascii="Corbel" w:hAnsi="Corbel"/>
                <w:b w:val="0"/>
                <w:i/>
                <w:smallCaps w:val="0"/>
              </w:rPr>
              <w:t>,</w:t>
            </w:r>
            <w:r w:rsidR="00D77C93">
              <w:rPr>
                <w:rFonts w:ascii="Corbel" w:hAnsi="Corbel"/>
                <w:b w:val="0"/>
                <w:smallCaps w:val="0"/>
              </w:rPr>
              <w:t xml:space="preserve"> </w:t>
            </w:r>
            <w:r w:rsidR="00D77C93" w:rsidRPr="00D77C93">
              <w:rPr>
                <w:rFonts w:ascii="Corbel" w:hAnsi="Corbel"/>
                <w:b w:val="0"/>
                <w:smallCaps w:val="0"/>
              </w:rPr>
              <w:t>Wydawnictwo Helion</w:t>
            </w:r>
            <w:r w:rsidR="00D77C93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 xml:space="preserve">Gliwice </w:t>
            </w:r>
            <w:r w:rsidR="00D77C93">
              <w:rPr>
                <w:rFonts w:ascii="Corbel" w:hAnsi="Corbel"/>
                <w:b w:val="0"/>
                <w:smallCaps w:val="0"/>
              </w:rPr>
              <w:t>2013.</w:t>
            </w:r>
          </w:p>
          <w:p w14:paraId="1824BC6B" w14:textId="77777777" w:rsidR="006A7237" w:rsidRPr="004C3B61" w:rsidRDefault="00110142" w:rsidP="007C1555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smallCaps w:val="0"/>
                <w:szCs w:val="24"/>
              </w:rPr>
            </w:pPr>
            <w:r w:rsidRPr="004C3B61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="00D77C93">
              <w:t xml:space="preserve"> 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 xml:space="preserve"> Zdonek, T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 xml:space="preserve"> Owczarek, D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D77C93">
              <w:rPr>
                <w:rFonts w:ascii="Corbel" w:hAnsi="Corbel"/>
                <w:b w:val="0"/>
                <w:smallCaps w:val="0"/>
                <w:szCs w:val="24"/>
              </w:rPr>
              <w:t xml:space="preserve"> Zdonek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C1555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</w:t>
            </w:r>
            <w:r w:rsidR="00D77C93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Podstawy systemów informatycznych zarządzania z wykorzystaniem MS Access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3612C8" w:rsidRPr="003612C8">
              <w:rPr>
                <w:rFonts w:ascii="Corbel" w:hAnsi="Corbel"/>
                <w:b w:val="0"/>
                <w:smallCaps w:val="0"/>
                <w:szCs w:val="24"/>
              </w:rPr>
              <w:t xml:space="preserve"> Wydawnictwo Politechniki Śląskiej</w:t>
            </w:r>
            <w:r w:rsidR="003612C8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C1555" w:rsidRPr="003612C8">
              <w:rPr>
                <w:rFonts w:ascii="Corbel" w:hAnsi="Corbel"/>
                <w:b w:val="0"/>
                <w:smallCaps w:val="0"/>
                <w:szCs w:val="24"/>
              </w:rPr>
              <w:t>Gliwice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612C8">
              <w:rPr>
                <w:rFonts w:ascii="Corbel" w:hAnsi="Corbel"/>
                <w:b w:val="0"/>
                <w:smallCaps w:val="0"/>
                <w:szCs w:val="24"/>
              </w:rPr>
              <w:t>2014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85747A" w:rsidRPr="009C54AE" w14:paraId="5E3564F8" w14:textId="77777777" w:rsidTr="000368C2">
        <w:trPr>
          <w:trHeight w:val="397"/>
        </w:trPr>
        <w:tc>
          <w:tcPr>
            <w:tcW w:w="9639" w:type="dxa"/>
          </w:tcPr>
          <w:p w14:paraId="1616B1D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A4C1A2" w14:textId="77777777" w:rsidR="00110142" w:rsidRPr="007C1555" w:rsidRDefault="00110142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 w:rsidRPr="007C1555">
              <w:rPr>
                <w:rFonts w:ascii="Corbel" w:hAnsi="Corbel"/>
                <w:b w:val="0"/>
                <w:smallCaps w:val="0"/>
                <w:szCs w:val="24"/>
              </w:rPr>
              <w:t xml:space="preserve">1. </w:t>
            </w:r>
            <w:r w:rsidR="007C1555" w:rsidRPr="007C1555">
              <w:rPr>
                <w:rFonts w:ascii="Corbel" w:hAnsi="Corbel"/>
                <w:b w:val="0"/>
                <w:smallCaps w:val="0"/>
                <w:szCs w:val="24"/>
              </w:rPr>
              <w:t xml:space="preserve">M. Alexander, R. Kusleika, </w:t>
            </w:r>
            <w:r w:rsidR="003612C8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Access 2019 PL Biblia</w:t>
            </w:r>
            <w:r w:rsidR="007C1555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,</w:t>
            </w:r>
            <w:r w:rsidR="003612C8" w:rsidRPr="007C1555">
              <w:rPr>
                <w:rFonts w:ascii="Corbel" w:hAnsi="Corbel"/>
                <w:b w:val="0"/>
                <w:smallCaps w:val="0"/>
              </w:rPr>
              <w:t xml:space="preserve"> Wydawnictwo Helion, </w:t>
            </w:r>
            <w:r w:rsidR="007C1555" w:rsidRPr="007C1555">
              <w:rPr>
                <w:rFonts w:ascii="Corbel" w:hAnsi="Corbel"/>
                <w:b w:val="0"/>
                <w:smallCaps w:val="0"/>
              </w:rPr>
              <w:t xml:space="preserve">Gliwice </w:t>
            </w:r>
            <w:r w:rsidR="003612C8" w:rsidRPr="007C1555">
              <w:rPr>
                <w:rFonts w:ascii="Corbel" w:hAnsi="Corbel"/>
                <w:b w:val="0"/>
                <w:smallCaps w:val="0"/>
              </w:rPr>
              <w:t>2019.</w:t>
            </w:r>
          </w:p>
          <w:p w14:paraId="2AC770FC" w14:textId="77777777" w:rsidR="00733451" w:rsidRPr="003612C8" w:rsidRDefault="006A7237" w:rsidP="0079438A">
            <w:pPr>
              <w:pStyle w:val="Punktygwne"/>
              <w:spacing w:before="0" w:after="0"/>
              <w:ind w:left="242" w:hanging="208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733451" w:rsidRPr="003612C8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8F0B72" w:rsidRPr="003612C8">
              <w:rPr>
                <w:rFonts w:ascii="Corbel" w:hAnsi="Corbel"/>
                <w:b w:val="0"/>
                <w:smallCaps w:val="0"/>
              </w:rPr>
              <w:t xml:space="preserve"> </w:t>
            </w:r>
            <w:r w:rsidR="007C1555">
              <w:rPr>
                <w:rFonts w:ascii="Corbel" w:hAnsi="Corbel"/>
                <w:b w:val="0"/>
                <w:smallCaps w:val="0"/>
              </w:rPr>
              <w:t>P.</w:t>
            </w:r>
            <w:r w:rsidR="007C1555" w:rsidRPr="000862FA">
              <w:rPr>
                <w:rFonts w:ascii="Corbel" w:hAnsi="Corbel"/>
                <w:b w:val="0"/>
                <w:smallCaps w:val="0"/>
              </w:rPr>
              <w:t xml:space="preserve"> Domka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3612C8" w:rsidRPr="007C1555">
              <w:rPr>
                <w:rFonts w:ascii="Corbel" w:hAnsi="Corbel"/>
                <w:b w:val="0"/>
                <w:i/>
                <w:smallCaps w:val="0"/>
              </w:rPr>
              <w:t>Bazy danych i systemy baz danych</w:t>
            </w:r>
            <w:r w:rsidR="007C1555">
              <w:rPr>
                <w:rFonts w:ascii="Corbel" w:hAnsi="Corbel"/>
                <w:b w:val="0"/>
                <w:smallCaps w:val="0"/>
              </w:rPr>
              <w:t>,</w:t>
            </w:r>
            <w:r w:rsidR="000862FA">
              <w:rPr>
                <w:rFonts w:ascii="Corbel" w:hAnsi="Corbel"/>
                <w:b w:val="0"/>
                <w:smallCaps w:val="0"/>
              </w:rPr>
              <w:t xml:space="preserve"> Wydawnictwo WSiP, 2013</w:t>
            </w:r>
            <w:r w:rsidR="007C1555">
              <w:rPr>
                <w:rFonts w:ascii="Corbel" w:hAnsi="Corbel"/>
                <w:b w:val="0"/>
                <w:smallCaps w:val="0"/>
              </w:rPr>
              <w:t>.</w:t>
            </w:r>
          </w:p>
          <w:p w14:paraId="085E5AD4" w14:textId="77777777" w:rsidR="00110142" w:rsidRPr="00CB3735" w:rsidRDefault="006A7237" w:rsidP="007C1555">
            <w:pPr>
              <w:pStyle w:val="Punktygwne"/>
              <w:spacing w:before="0" w:after="120"/>
              <w:ind w:left="244" w:hanging="21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3. </w:t>
            </w:r>
            <w:r w:rsidR="007C1555" w:rsidRPr="000862FA">
              <w:rPr>
                <w:rFonts w:ascii="Corbel" w:hAnsi="Corbel"/>
                <w:b w:val="0"/>
                <w:smallCaps w:val="0"/>
                <w:szCs w:val="24"/>
              </w:rPr>
              <w:t>B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0862FA">
              <w:rPr>
                <w:rFonts w:ascii="Corbel" w:hAnsi="Corbel"/>
                <w:b w:val="0"/>
                <w:smallCaps w:val="0"/>
                <w:szCs w:val="24"/>
              </w:rPr>
              <w:t xml:space="preserve"> Marklyn, M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7C1555" w:rsidRPr="000862FA">
              <w:rPr>
                <w:rFonts w:ascii="Corbel" w:hAnsi="Corbel"/>
                <w:b w:val="0"/>
                <w:smallCaps w:val="0"/>
                <w:szCs w:val="24"/>
              </w:rPr>
              <w:t xml:space="preserve"> Whitehorn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0862FA" w:rsidRPr="007C1555">
              <w:rPr>
                <w:rFonts w:ascii="Corbel" w:hAnsi="Corbel"/>
                <w:b w:val="0"/>
                <w:i/>
                <w:smallCaps w:val="0"/>
                <w:szCs w:val="24"/>
              </w:rPr>
              <w:t>Relacyjne bazy danych</w:t>
            </w:r>
            <w:r w:rsidR="007C1555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0862F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862FA" w:rsidRPr="00D77C93">
              <w:rPr>
                <w:rFonts w:ascii="Corbel" w:hAnsi="Corbel"/>
                <w:b w:val="0"/>
                <w:smallCaps w:val="0"/>
              </w:rPr>
              <w:t>Wydawnictwo Helion</w:t>
            </w:r>
            <w:r w:rsidR="000862FA">
              <w:rPr>
                <w:rFonts w:ascii="Corbel" w:hAnsi="Corbel"/>
                <w:b w:val="0"/>
                <w:smallCaps w:val="0"/>
              </w:rPr>
              <w:t xml:space="preserve">, </w:t>
            </w:r>
            <w:r w:rsidR="007C1555" w:rsidRPr="00D77C93">
              <w:rPr>
                <w:rFonts w:ascii="Corbel" w:hAnsi="Corbel"/>
                <w:b w:val="0"/>
                <w:smallCaps w:val="0"/>
              </w:rPr>
              <w:t>Gliwice</w:t>
            </w:r>
            <w:r w:rsidR="007C1555">
              <w:rPr>
                <w:rFonts w:ascii="Corbel" w:hAnsi="Corbel"/>
                <w:b w:val="0"/>
                <w:smallCaps w:val="0"/>
              </w:rPr>
              <w:t xml:space="preserve"> </w:t>
            </w:r>
            <w:r w:rsidR="00007AEE">
              <w:rPr>
                <w:rFonts w:ascii="Corbel" w:hAnsi="Corbel"/>
                <w:b w:val="0"/>
                <w:smallCaps w:val="0"/>
              </w:rPr>
              <w:t>2003.</w:t>
            </w:r>
          </w:p>
        </w:tc>
      </w:tr>
    </w:tbl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2DF07" w14:textId="77777777" w:rsidR="008D2C88" w:rsidRDefault="008D2C88" w:rsidP="00C16ABF">
      <w:pPr>
        <w:spacing w:after="0" w:line="240" w:lineRule="auto"/>
      </w:pPr>
      <w:r>
        <w:separator/>
      </w:r>
    </w:p>
  </w:endnote>
  <w:endnote w:type="continuationSeparator" w:id="0">
    <w:p w14:paraId="04912F97" w14:textId="77777777" w:rsidR="008D2C88" w:rsidRDefault="008D2C8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7A8C5" w14:textId="77777777" w:rsidR="008D2C88" w:rsidRDefault="008D2C88" w:rsidP="00C16ABF">
      <w:pPr>
        <w:spacing w:after="0" w:line="240" w:lineRule="auto"/>
      </w:pPr>
      <w:r>
        <w:separator/>
      </w:r>
    </w:p>
  </w:footnote>
  <w:footnote w:type="continuationSeparator" w:id="0">
    <w:p w14:paraId="320DA5C5" w14:textId="77777777" w:rsidR="008D2C88" w:rsidRDefault="008D2C88" w:rsidP="00C16ABF">
      <w:pPr>
        <w:spacing w:after="0" w:line="240" w:lineRule="auto"/>
      </w:pPr>
      <w:r>
        <w:continuationSeparator/>
      </w:r>
    </w:p>
  </w:footnote>
  <w:footnote w:id="1">
    <w:p w14:paraId="50887DAE" w14:textId="77777777" w:rsidR="007814AE" w:rsidRDefault="007814A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2440393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07AEE"/>
    <w:rsid w:val="00015407"/>
    <w:rsid w:val="00015B8F"/>
    <w:rsid w:val="00022ECE"/>
    <w:rsid w:val="000368C2"/>
    <w:rsid w:val="00042A51"/>
    <w:rsid w:val="00042D2E"/>
    <w:rsid w:val="00044C82"/>
    <w:rsid w:val="00070ED6"/>
    <w:rsid w:val="000742DC"/>
    <w:rsid w:val="0008163D"/>
    <w:rsid w:val="00084C12"/>
    <w:rsid w:val="000862FA"/>
    <w:rsid w:val="00093725"/>
    <w:rsid w:val="0009462C"/>
    <w:rsid w:val="00094B12"/>
    <w:rsid w:val="00096C46"/>
    <w:rsid w:val="000A04A6"/>
    <w:rsid w:val="000A296F"/>
    <w:rsid w:val="000A2A28"/>
    <w:rsid w:val="000B1458"/>
    <w:rsid w:val="000B192D"/>
    <w:rsid w:val="000B28EE"/>
    <w:rsid w:val="000B3E37"/>
    <w:rsid w:val="000C5991"/>
    <w:rsid w:val="000D04B0"/>
    <w:rsid w:val="000D3085"/>
    <w:rsid w:val="000E38FB"/>
    <w:rsid w:val="000F1C57"/>
    <w:rsid w:val="000F2DAF"/>
    <w:rsid w:val="000F5615"/>
    <w:rsid w:val="00110142"/>
    <w:rsid w:val="00124BFF"/>
    <w:rsid w:val="0012560E"/>
    <w:rsid w:val="00127108"/>
    <w:rsid w:val="00131277"/>
    <w:rsid w:val="0013162B"/>
    <w:rsid w:val="00132187"/>
    <w:rsid w:val="00134B13"/>
    <w:rsid w:val="001350EB"/>
    <w:rsid w:val="00144F14"/>
    <w:rsid w:val="00146BC0"/>
    <w:rsid w:val="00153C41"/>
    <w:rsid w:val="00154381"/>
    <w:rsid w:val="001578A5"/>
    <w:rsid w:val="00160CDC"/>
    <w:rsid w:val="00164FA7"/>
    <w:rsid w:val="00166A03"/>
    <w:rsid w:val="001718A7"/>
    <w:rsid w:val="00172929"/>
    <w:rsid w:val="001737CF"/>
    <w:rsid w:val="00173EC5"/>
    <w:rsid w:val="00174937"/>
    <w:rsid w:val="00176083"/>
    <w:rsid w:val="0018399E"/>
    <w:rsid w:val="00192F37"/>
    <w:rsid w:val="001A1621"/>
    <w:rsid w:val="001A70D2"/>
    <w:rsid w:val="001B2665"/>
    <w:rsid w:val="001C5363"/>
    <w:rsid w:val="001D657B"/>
    <w:rsid w:val="001D7B54"/>
    <w:rsid w:val="001E0209"/>
    <w:rsid w:val="001E695B"/>
    <w:rsid w:val="001E76B8"/>
    <w:rsid w:val="001E7DF2"/>
    <w:rsid w:val="001F2CA2"/>
    <w:rsid w:val="001F562C"/>
    <w:rsid w:val="00213218"/>
    <w:rsid w:val="002144C0"/>
    <w:rsid w:val="00215771"/>
    <w:rsid w:val="0022477D"/>
    <w:rsid w:val="002336F9"/>
    <w:rsid w:val="0024028F"/>
    <w:rsid w:val="00244ABC"/>
    <w:rsid w:val="00245140"/>
    <w:rsid w:val="00281FF2"/>
    <w:rsid w:val="002857DE"/>
    <w:rsid w:val="00291567"/>
    <w:rsid w:val="00293ED6"/>
    <w:rsid w:val="00297340"/>
    <w:rsid w:val="002A2389"/>
    <w:rsid w:val="002A671D"/>
    <w:rsid w:val="002B4D55"/>
    <w:rsid w:val="002B5EA0"/>
    <w:rsid w:val="002B6119"/>
    <w:rsid w:val="002B61E2"/>
    <w:rsid w:val="002C1F06"/>
    <w:rsid w:val="002D73D4"/>
    <w:rsid w:val="002F02A3"/>
    <w:rsid w:val="002F4ABE"/>
    <w:rsid w:val="003018BA"/>
    <w:rsid w:val="00305C92"/>
    <w:rsid w:val="003151C5"/>
    <w:rsid w:val="00320D8E"/>
    <w:rsid w:val="003343CF"/>
    <w:rsid w:val="00343CC8"/>
    <w:rsid w:val="00345D5C"/>
    <w:rsid w:val="00346FE9"/>
    <w:rsid w:val="0034759A"/>
    <w:rsid w:val="00347B3A"/>
    <w:rsid w:val="003503F6"/>
    <w:rsid w:val="003530DD"/>
    <w:rsid w:val="0035487F"/>
    <w:rsid w:val="003612C8"/>
    <w:rsid w:val="00363F78"/>
    <w:rsid w:val="003801CE"/>
    <w:rsid w:val="00381321"/>
    <w:rsid w:val="0039013E"/>
    <w:rsid w:val="003A0A5B"/>
    <w:rsid w:val="003A1176"/>
    <w:rsid w:val="003C0BAE"/>
    <w:rsid w:val="003C2501"/>
    <w:rsid w:val="003D089D"/>
    <w:rsid w:val="003D18A9"/>
    <w:rsid w:val="003D52DB"/>
    <w:rsid w:val="003D6CE2"/>
    <w:rsid w:val="003E1941"/>
    <w:rsid w:val="003E2FE6"/>
    <w:rsid w:val="003E49D5"/>
    <w:rsid w:val="003F38C0"/>
    <w:rsid w:val="003F478A"/>
    <w:rsid w:val="00405599"/>
    <w:rsid w:val="00414E3C"/>
    <w:rsid w:val="0042244A"/>
    <w:rsid w:val="00422ECB"/>
    <w:rsid w:val="0042745A"/>
    <w:rsid w:val="00431D5C"/>
    <w:rsid w:val="00434794"/>
    <w:rsid w:val="004354DE"/>
    <w:rsid w:val="004362C6"/>
    <w:rsid w:val="00437FA2"/>
    <w:rsid w:val="00443621"/>
    <w:rsid w:val="00455E32"/>
    <w:rsid w:val="00461EFC"/>
    <w:rsid w:val="004652C2"/>
    <w:rsid w:val="00471326"/>
    <w:rsid w:val="0047598D"/>
    <w:rsid w:val="004840FD"/>
    <w:rsid w:val="00490F7D"/>
    <w:rsid w:val="00491678"/>
    <w:rsid w:val="004961D3"/>
    <w:rsid w:val="004968E2"/>
    <w:rsid w:val="004A3EEA"/>
    <w:rsid w:val="004A4D1F"/>
    <w:rsid w:val="004C3B61"/>
    <w:rsid w:val="004C5822"/>
    <w:rsid w:val="004C6407"/>
    <w:rsid w:val="004D4350"/>
    <w:rsid w:val="004D5282"/>
    <w:rsid w:val="004E4652"/>
    <w:rsid w:val="004E4AAA"/>
    <w:rsid w:val="004F1551"/>
    <w:rsid w:val="004F55A3"/>
    <w:rsid w:val="004F7D1B"/>
    <w:rsid w:val="005025F7"/>
    <w:rsid w:val="00502753"/>
    <w:rsid w:val="005038D8"/>
    <w:rsid w:val="0050496F"/>
    <w:rsid w:val="00513B6F"/>
    <w:rsid w:val="00514BCC"/>
    <w:rsid w:val="00517C63"/>
    <w:rsid w:val="00527787"/>
    <w:rsid w:val="00531F6A"/>
    <w:rsid w:val="005363C4"/>
    <w:rsid w:val="00536BDE"/>
    <w:rsid w:val="00543ACC"/>
    <w:rsid w:val="00545BE3"/>
    <w:rsid w:val="00547CC8"/>
    <w:rsid w:val="005548C1"/>
    <w:rsid w:val="00555CCC"/>
    <w:rsid w:val="00557450"/>
    <w:rsid w:val="0057353C"/>
    <w:rsid w:val="0057722F"/>
    <w:rsid w:val="00595D2A"/>
    <w:rsid w:val="005A0855"/>
    <w:rsid w:val="005A3196"/>
    <w:rsid w:val="005A455F"/>
    <w:rsid w:val="005A4BBC"/>
    <w:rsid w:val="005C080F"/>
    <w:rsid w:val="005C55E5"/>
    <w:rsid w:val="005C696A"/>
    <w:rsid w:val="005D2F85"/>
    <w:rsid w:val="005E6E85"/>
    <w:rsid w:val="005F31D2"/>
    <w:rsid w:val="005F3EA5"/>
    <w:rsid w:val="0061029B"/>
    <w:rsid w:val="00613148"/>
    <w:rsid w:val="00617230"/>
    <w:rsid w:val="006207A8"/>
    <w:rsid w:val="00621CE1"/>
    <w:rsid w:val="00632F2B"/>
    <w:rsid w:val="00637783"/>
    <w:rsid w:val="006455D6"/>
    <w:rsid w:val="00647FA8"/>
    <w:rsid w:val="006612A7"/>
    <w:rsid w:val="006620D9"/>
    <w:rsid w:val="00665E6B"/>
    <w:rsid w:val="00671958"/>
    <w:rsid w:val="00675843"/>
    <w:rsid w:val="00677A95"/>
    <w:rsid w:val="00696477"/>
    <w:rsid w:val="006A7237"/>
    <w:rsid w:val="006C2B02"/>
    <w:rsid w:val="006D050F"/>
    <w:rsid w:val="006D6139"/>
    <w:rsid w:val="006E5D65"/>
    <w:rsid w:val="006E737E"/>
    <w:rsid w:val="006F1282"/>
    <w:rsid w:val="006F169D"/>
    <w:rsid w:val="006F1FBC"/>
    <w:rsid w:val="006F378E"/>
    <w:rsid w:val="007039FC"/>
    <w:rsid w:val="00706544"/>
    <w:rsid w:val="007072BA"/>
    <w:rsid w:val="0071620A"/>
    <w:rsid w:val="00724677"/>
    <w:rsid w:val="00725459"/>
    <w:rsid w:val="00733451"/>
    <w:rsid w:val="00734608"/>
    <w:rsid w:val="00745302"/>
    <w:rsid w:val="007461D6"/>
    <w:rsid w:val="00746EC8"/>
    <w:rsid w:val="00760145"/>
    <w:rsid w:val="00763BF1"/>
    <w:rsid w:val="00766FD4"/>
    <w:rsid w:val="007814AE"/>
    <w:rsid w:val="0078168C"/>
    <w:rsid w:val="00790E27"/>
    <w:rsid w:val="0079395F"/>
    <w:rsid w:val="0079438A"/>
    <w:rsid w:val="00797528"/>
    <w:rsid w:val="007A12C9"/>
    <w:rsid w:val="007A4022"/>
    <w:rsid w:val="007A5C0B"/>
    <w:rsid w:val="007A6E6E"/>
    <w:rsid w:val="007B4DBA"/>
    <w:rsid w:val="007C1555"/>
    <w:rsid w:val="007C1F9A"/>
    <w:rsid w:val="007C3299"/>
    <w:rsid w:val="007C3BCC"/>
    <w:rsid w:val="007D6E56"/>
    <w:rsid w:val="007F4155"/>
    <w:rsid w:val="007F5A7B"/>
    <w:rsid w:val="0081193D"/>
    <w:rsid w:val="00815BFC"/>
    <w:rsid w:val="0081707E"/>
    <w:rsid w:val="008449B3"/>
    <w:rsid w:val="00845976"/>
    <w:rsid w:val="0085747A"/>
    <w:rsid w:val="00860532"/>
    <w:rsid w:val="00884922"/>
    <w:rsid w:val="00885F64"/>
    <w:rsid w:val="008917F9"/>
    <w:rsid w:val="00893092"/>
    <w:rsid w:val="008A45F7"/>
    <w:rsid w:val="008C0CC0"/>
    <w:rsid w:val="008C19A9"/>
    <w:rsid w:val="008C379D"/>
    <w:rsid w:val="008C5147"/>
    <w:rsid w:val="008C5359"/>
    <w:rsid w:val="008C5363"/>
    <w:rsid w:val="008D14BB"/>
    <w:rsid w:val="008D2C88"/>
    <w:rsid w:val="008D3DFB"/>
    <w:rsid w:val="008E64F4"/>
    <w:rsid w:val="008F0B72"/>
    <w:rsid w:val="008F12C9"/>
    <w:rsid w:val="008F6E29"/>
    <w:rsid w:val="00906036"/>
    <w:rsid w:val="00916188"/>
    <w:rsid w:val="0091708F"/>
    <w:rsid w:val="00923D7D"/>
    <w:rsid w:val="009270D5"/>
    <w:rsid w:val="00934E53"/>
    <w:rsid w:val="009508DF"/>
    <w:rsid w:val="00950DAC"/>
    <w:rsid w:val="00953C61"/>
    <w:rsid w:val="00954A07"/>
    <w:rsid w:val="0099324C"/>
    <w:rsid w:val="00997F14"/>
    <w:rsid w:val="009A18A7"/>
    <w:rsid w:val="009A78D9"/>
    <w:rsid w:val="009B1603"/>
    <w:rsid w:val="009B1E3C"/>
    <w:rsid w:val="009C3E31"/>
    <w:rsid w:val="009C4113"/>
    <w:rsid w:val="009C54AE"/>
    <w:rsid w:val="009C788E"/>
    <w:rsid w:val="009E3B41"/>
    <w:rsid w:val="009F3C5C"/>
    <w:rsid w:val="009F4610"/>
    <w:rsid w:val="00A00ECC"/>
    <w:rsid w:val="00A10FCF"/>
    <w:rsid w:val="00A155EE"/>
    <w:rsid w:val="00A16246"/>
    <w:rsid w:val="00A20F36"/>
    <w:rsid w:val="00A2245B"/>
    <w:rsid w:val="00A30110"/>
    <w:rsid w:val="00A36899"/>
    <w:rsid w:val="00A371F6"/>
    <w:rsid w:val="00A43BF6"/>
    <w:rsid w:val="00A54817"/>
    <w:rsid w:val="00A601C8"/>
    <w:rsid w:val="00A60799"/>
    <w:rsid w:val="00A73EA9"/>
    <w:rsid w:val="00A7708C"/>
    <w:rsid w:val="00A96862"/>
    <w:rsid w:val="00A97DE1"/>
    <w:rsid w:val="00AB053C"/>
    <w:rsid w:val="00AB47A5"/>
    <w:rsid w:val="00AB7E4A"/>
    <w:rsid w:val="00AC249E"/>
    <w:rsid w:val="00AC2A6A"/>
    <w:rsid w:val="00AD1146"/>
    <w:rsid w:val="00AD27D3"/>
    <w:rsid w:val="00AD5C00"/>
    <w:rsid w:val="00AD66D6"/>
    <w:rsid w:val="00AE1160"/>
    <w:rsid w:val="00AE203C"/>
    <w:rsid w:val="00AE2E74"/>
    <w:rsid w:val="00AE4430"/>
    <w:rsid w:val="00AE5FCB"/>
    <w:rsid w:val="00AF22CB"/>
    <w:rsid w:val="00AF2C1E"/>
    <w:rsid w:val="00AF68A0"/>
    <w:rsid w:val="00B06142"/>
    <w:rsid w:val="00B135B1"/>
    <w:rsid w:val="00B3130B"/>
    <w:rsid w:val="00B40ADB"/>
    <w:rsid w:val="00B43B77"/>
    <w:rsid w:val="00B43E80"/>
    <w:rsid w:val="00B4439B"/>
    <w:rsid w:val="00B607DB"/>
    <w:rsid w:val="00B66529"/>
    <w:rsid w:val="00B7003C"/>
    <w:rsid w:val="00B74045"/>
    <w:rsid w:val="00B75946"/>
    <w:rsid w:val="00B8056E"/>
    <w:rsid w:val="00B8088A"/>
    <w:rsid w:val="00B819C8"/>
    <w:rsid w:val="00B82308"/>
    <w:rsid w:val="00BB2617"/>
    <w:rsid w:val="00BB520A"/>
    <w:rsid w:val="00BD3869"/>
    <w:rsid w:val="00BD66E9"/>
    <w:rsid w:val="00BE680C"/>
    <w:rsid w:val="00BF2C41"/>
    <w:rsid w:val="00C058B4"/>
    <w:rsid w:val="00C131B5"/>
    <w:rsid w:val="00C14481"/>
    <w:rsid w:val="00C16ABF"/>
    <w:rsid w:val="00C170AE"/>
    <w:rsid w:val="00C176D5"/>
    <w:rsid w:val="00C26CB7"/>
    <w:rsid w:val="00C324C1"/>
    <w:rsid w:val="00C36992"/>
    <w:rsid w:val="00C44DF7"/>
    <w:rsid w:val="00C45CCD"/>
    <w:rsid w:val="00C56036"/>
    <w:rsid w:val="00C6106C"/>
    <w:rsid w:val="00C61DC5"/>
    <w:rsid w:val="00C67E92"/>
    <w:rsid w:val="00C70A26"/>
    <w:rsid w:val="00C766DF"/>
    <w:rsid w:val="00C94B98"/>
    <w:rsid w:val="00C95108"/>
    <w:rsid w:val="00C97D13"/>
    <w:rsid w:val="00CA2B96"/>
    <w:rsid w:val="00CA5089"/>
    <w:rsid w:val="00CA5DF4"/>
    <w:rsid w:val="00CB3735"/>
    <w:rsid w:val="00CC1761"/>
    <w:rsid w:val="00CD0C48"/>
    <w:rsid w:val="00CD6897"/>
    <w:rsid w:val="00CE5BAC"/>
    <w:rsid w:val="00CE73E6"/>
    <w:rsid w:val="00CF25BE"/>
    <w:rsid w:val="00CF4124"/>
    <w:rsid w:val="00CF64F3"/>
    <w:rsid w:val="00CF78ED"/>
    <w:rsid w:val="00D02B25"/>
    <w:rsid w:val="00D02EBA"/>
    <w:rsid w:val="00D11E94"/>
    <w:rsid w:val="00D16B0F"/>
    <w:rsid w:val="00D17C3C"/>
    <w:rsid w:val="00D26B2C"/>
    <w:rsid w:val="00D31885"/>
    <w:rsid w:val="00D33C6D"/>
    <w:rsid w:val="00D352C9"/>
    <w:rsid w:val="00D425B2"/>
    <w:rsid w:val="00D4357E"/>
    <w:rsid w:val="00D552B2"/>
    <w:rsid w:val="00D55A1D"/>
    <w:rsid w:val="00D608D1"/>
    <w:rsid w:val="00D66BF5"/>
    <w:rsid w:val="00D74119"/>
    <w:rsid w:val="00D74547"/>
    <w:rsid w:val="00D77C93"/>
    <w:rsid w:val="00D8075B"/>
    <w:rsid w:val="00D8169E"/>
    <w:rsid w:val="00D8678B"/>
    <w:rsid w:val="00DA2114"/>
    <w:rsid w:val="00DB58F4"/>
    <w:rsid w:val="00DD5AC1"/>
    <w:rsid w:val="00DE09C0"/>
    <w:rsid w:val="00DE1388"/>
    <w:rsid w:val="00DE16E5"/>
    <w:rsid w:val="00DF320D"/>
    <w:rsid w:val="00DF605A"/>
    <w:rsid w:val="00DF71C8"/>
    <w:rsid w:val="00E00A82"/>
    <w:rsid w:val="00E104BE"/>
    <w:rsid w:val="00E129B8"/>
    <w:rsid w:val="00E1304B"/>
    <w:rsid w:val="00E21E7D"/>
    <w:rsid w:val="00E22FBC"/>
    <w:rsid w:val="00E24198"/>
    <w:rsid w:val="00E24BF5"/>
    <w:rsid w:val="00E25338"/>
    <w:rsid w:val="00E30F3F"/>
    <w:rsid w:val="00E35140"/>
    <w:rsid w:val="00E51E44"/>
    <w:rsid w:val="00E63348"/>
    <w:rsid w:val="00E77E88"/>
    <w:rsid w:val="00E8107D"/>
    <w:rsid w:val="00E81D9F"/>
    <w:rsid w:val="00E90BC8"/>
    <w:rsid w:val="00EA4832"/>
    <w:rsid w:val="00EC4899"/>
    <w:rsid w:val="00ED03AB"/>
    <w:rsid w:val="00ED32D2"/>
    <w:rsid w:val="00EE32DE"/>
    <w:rsid w:val="00EE4443"/>
    <w:rsid w:val="00EE5457"/>
    <w:rsid w:val="00F070AB"/>
    <w:rsid w:val="00F12276"/>
    <w:rsid w:val="00F27A7B"/>
    <w:rsid w:val="00F31794"/>
    <w:rsid w:val="00F526AF"/>
    <w:rsid w:val="00F53E60"/>
    <w:rsid w:val="00F617C3"/>
    <w:rsid w:val="00F672AF"/>
    <w:rsid w:val="00F7066B"/>
    <w:rsid w:val="00F83B28"/>
    <w:rsid w:val="00F904C7"/>
    <w:rsid w:val="00FB20B2"/>
    <w:rsid w:val="00FB432A"/>
    <w:rsid w:val="00FB7DBA"/>
    <w:rsid w:val="00FC1C25"/>
    <w:rsid w:val="00FC3C6B"/>
    <w:rsid w:val="00FC3F45"/>
    <w:rsid w:val="00FD503F"/>
    <w:rsid w:val="00FD5FC4"/>
    <w:rsid w:val="00FD7589"/>
    <w:rsid w:val="00FF016A"/>
    <w:rsid w:val="00FF0656"/>
    <w:rsid w:val="00FF1401"/>
    <w:rsid w:val="00FF5E7D"/>
    <w:rsid w:val="00FF760E"/>
    <w:rsid w:val="00FF7FCE"/>
    <w:rsid w:val="66BDD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B61EBA"/>
  <w15:docId w15:val="{AC208F32-799B-4010-9C17-9D50E76C8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89AE8B-0ECD-4339-9BF3-7426FE9DB14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5E7208-9221-4603-839A-AA7E23E699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B7975AD-8B05-4B5C-9B54-F22456E811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7368AFD-F8A9-401C-AC97-1C9F63D38B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1</Pages>
  <Words>954</Words>
  <Characters>5724</Characters>
  <Application>Microsoft Office Word</Application>
  <DocSecurity>0</DocSecurity>
  <Lines>47</Lines>
  <Paragraphs>13</Paragraphs>
  <ScaleCrop>false</ScaleCrop>
  <Company>Hewlett-Packard Company</Company>
  <LinksUpToDate>false</LinksUpToDate>
  <CharactersWithSpaces>6665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57</cp:revision>
  <cp:lastPrinted>2017-02-15T12:41:00Z</cp:lastPrinted>
  <dcterms:created xsi:type="dcterms:W3CDTF">2020-10-23T19:38:00Z</dcterms:created>
  <dcterms:modified xsi:type="dcterms:W3CDTF">2025-06-30T11:44:00Z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